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B7533" w14:textId="77777777" w:rsidR="00761475" w:rsidRDefault="00761475" w:rsidP="00F04D57">
      <w:pPr>
        <w:pStyle w:val="Heading2"/>
      </w:pPr>
    </w:p>
    <w:p w14:paraId="4340E962" w14:textId="77777777" w:rsidR="00761475" w:rsidRPr="008642EC" w:rsidRDefault="00761475" w:rsidP="00761475">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C463F60" w14:textId="77777777" w:rsidR="00761475" w:rsidRDefault="00761475" w:rsidP="00761475">
      <w:pPr>
        <w:pStyle w:val="BasicParagraph"/>
        <w:suppressAutoHyphens/>
        <w:spacing w:line="240" w:lineRule="auto"/>
        <w:rPr>
          <w:rFonts w:ascii="Times New Roman" w:hAnsi="Times New Roman" w:cs="Times New Roman"/>
          <w:b/>
          <w:bCs/>
          <w:color w:val="000000" w:themeColor="text1"/>
          <w:sz w:val="21"/>
          <w:szCs w:val="21"/>
        </w:rPr>
      </w:pPr>
    </w:p>
    <w:p w14:paraId="1DFA197F" w14:textId="77777777" w:rsidR="00761475" w:rsidRPr="00582653" w:rsidRDefault="00761475" w:rsidP="0076147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EB0EBE4" w14:textId="77777777" w:rsidR="00761475" w:rsidRDefault="00761475" w:rsidP="007614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45639A3" w14:textId="77777777" w:rsidR="00761475" w:rsidRDefault="00761475" w:rsidP="00761475">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AEDD157" w14:textId="77777777" w:rsidR="00761475" w:rsidRPr="00582653" w:rsidRDefault="00761475" w:rsidP="00761475">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FEC8C64" wp14:editId="30D2DE0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085007A" w14:textId="2F3ED45D" w:rsidR="00761475" w:rsidRDefault="00761475" w:rsidP="0076147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BSBMKG433_Toolkit_2_Illustrative examples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9700430" w14:textId="77777777" w:rsidR="00761475" w:rsidRDefault="00761475" w:rsidP="00761475">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95D844C" w14:textId="77777777" w:rsidR="00761475" w:rsidRPr="00582653" w:rsidRDefault="00761475" w:rsidP="0076147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3A92FCD" w14:textId="77777777" w:rsidR="00761475" w:rsidRPr="00582653" w:rsidRDefault="00761475" w:rsidP="0076147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C9B9D4C" w14:textId="77777777" w:rsidR="00761475" w:rsidRPr="008642EC" w:rsidRDefault="00761475" w:rsidP="00761475">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8EE2D93" w14:textId="77777777" w:rsidR="00761475" w:rsidRPr="008642EC" w:rsidRDefault="00761475" w:rsidP="00761475">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4572664" w14:textId="77777777" w:rsidR="00761475" w:rsidRPr="00582653" w:rsidRDefault="00761475" w:rsidP="0076147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E687078" w14:textId="77777777" w:rsidR="00761475" w:rsidRPr="008642EC" w:rsidRDefault="00761475" w:rsidP="00761475">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7AF7088" w14:textId="77777777" w:rsidR="00761475" w:rsidRPr="008642EC" w:rsidRDefault="00761475" w:rsidP="00761475">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07CC915" w14:textId="77777777" w:rsidR="00761475" w:rsidRPr="00582653" w:rsidRDefault="00761475" w:rsidP="00761475">
      <w:pPr>
        <w:pStyle w:val="BasicParagraph"/>
        <w:suppressAutoHyphens/>
        <w:spacing w:line="240" w:lineRule="auto"/>
        <w:rPr>
          <w:rFonts w:ascii="Times New Roman" w:hAnsi="Times New Roman" w:cs="Times New Roman"/>
          <w:color w:val="000000" w:themeColor="text1"/>
          <w:sz w:val="21"/>
          <w:szCs w:val="21"/>
        </w:rPr>
      </w:pPr>
    </w:p>
    <w:p w14:paraId="1E3ADC89" w14:textId="77777777" w:rsidR="00761475" w:rsidRPr="00582653" w:rsidRDefault="00761475" w:rsidP="0076147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32B2632" w14:textId="77777777" w:rsidR="00761475" w:rsidRDefault="00761475" w:rsidP="007614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9652F5F" w14:textId="77777777" w:rsidR="00761475" w:rsidRDefault="00761475" w:rsidP="00761475">
      <w:pPr>
        <w:pStyle w:val="BasicParagraph"/>
        <w:suppressAutoHyphens/>
        <w:spacing w:line="240" w:lineRule="auto"/>
        <w:ind w:left="720"/>
        <w:rPr>
          <w:rFonts w:ascii="Times New Roman" w:hAnsi="Times New Roman" w:cs="Times New Roman"/>
          <w:color w:val="000000" w:themeColor="text1"/>
          <w:sz w:val="21"/>
          <w:szCs w:val="21"/>
        </w:rPr>
      </w:pPr>
    </w:p>
    <w:p w14:paraId="79D715DE" w14:textId="77777777" w:rsidR="00761475" w:rsidRDefault="00761475" w:rsidP="007614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B6ED4FE" w14:textId="77777777" w:rsidR="00761475" w:rsidRDefault="00761475" w:rsidP="00761475">
      <w:pPr>
        <w:pStyle w:val="BasicParagraph"/>
        <w:suppressAutoHyphens/>
        <w:spacing w:line="240" w:lineRule="auto"/>
        <w:ind w:left="1440"/>
        <w:rPr>
          <w:rFonts w:ascii="Times New Roman" w:hAnsi="Times New Roman" w:cs="Times New Roman"/>
          <w:color w:val="000000" w:themeColor="text1"/>
          <w:sz w:val="21"/>
          <w:szCs w:val="21"/>
        </w:rPr>
      </w:pPr>
    </w:p>
    <w:p w14:paraId="75EDEB1D" w14:textId="77777777" w:rsidR="00761475" w:rsidRDefault="00761475" w:rsidP="007614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361A561" w14:textId="77777777" w:rsidR="00761475" w:rsidRDefault="00761475" w:rsidP="00761475">
      <w:pPr>
        <w:pStyle w:val="BasicParagraph"/>
        <w:suppressAutoHyphens/>
        <w:spacing w:line="240" w:lineRule="auto"/>
        <w:ind w:left="1440"/>
        <w:rPr>
          <w:rFonts w:ascii="Times New Roman" w:hAnsi="Times New Roman" w:cs="Times New Roman"/>
          <w:color w:val="000000" w:themeColor="text1"/>
          <w:sz w:val="21"/>
          <w:szCs w:val="21"/>
        </w:rPr>
      </w:pPr>
    </w:p>
    <w:p w14:paraId="14125F2B" w14:textId="77777777" w:rsidR="00761475" w:rsidRDefault="00761475" w:rsidP="00761475">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FD9C1CD" w14:textId="77777777" w:rsidR="00761475" w:rsidRDefault="00761475" w:rsidP="00761475"/>
    <w:p w14:paraId="6F92319E" w14:textId="77777777" w:rsidR="00761475" w:rsidRDefault="00761475">
      <w:pPr>
        <w:spacing w:before="0" w:after="160" w:line="259" w:lineRule="auto"/>
        <w:rPr>
          <w:rFonts w:eastAsiaTheme="majorEastAsia" w:cstheme="majorBidi"/>
          <w:b/>
          <w:color w:val="0031A7" w:themeColor="text2"/>
          <w:sz w:val="28"/>
          <w:szCs w:val="26"/>
        </w:rPr>
      </w:pPr>
      <w:r>
        <w:br w:type="page"/>
      </w:r>
    </w:p>
    <w:p w14:paraId="1F231B28" w14:textId="402BE8E3" w:rsidR="00C52BAB" w:rsidRPr="00386C8F" w:rsidRDefault="00883C27" w:rsidP="00F04D57">
      <w:pPr>
        <w:pStyle w:val="Heading2"/>
        <w:rPr>
          <w:rStyle w:val="Heading1Char"/>
        </w:rPr>
      </w:pPr>
      <w:r w:rsidRPr="00386C8F">
        <w:rPr>
          <w:noProof/>
        </w:rPr>
        <w:lastRenderedPageBreak/>
        <w:drawing>
          <wp:anchor distT="0" distB="0" distL="114300" distR="114300" simplePos="0" relativeHeight="251661312" behindDoc="0" locked="0" layoutInCell="1" allowOverlap="1" wp14:anchorId="451CD0BB" wp14:editId="0609773B">
            <wp:simplePos x="0" y="0"/>
            <wp:positionH relativeFrom="margin">
              <wp:posOffset>4295140</wp:posOffset>
            </wp:positionH>
            <wp:positionV relativeFrom="paragraph">
              <wp:posOffset>45720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6C8F">
        <w:rPr>
          <w:noProof/>
        </w:rPr>
        <mc:AlternateContent>
          <mc:Choice Requires="wps">
            <w:drawing>
              <wp:anchor distT="45720" distB="45720" distL="114300" distR="114300" simplePos="0" relativeHeight="251660288" behindDoc="0" locked="0" layoutInCell="1" allowOverlap="1" wp14:anchorId="2690696B" wp14:editId="3A1254F7">
                <wp:simplePos x="0" y="0"/>
                <wp:positionH relativeFrom="margin">
                  <wp:align>right</wp:align>
                </wp:positionH>
                <wp:positionV relativeFrom="paragraph">
                  <wp:posOffset>0</wp:posOffset>
                </wp:positionV>
                <wp:extent cx="5844540" cy="1404620"/>
                <wp:effectExtent l="0" t="0" r="381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327644D0" w:rsidR="002634A6" w:rsidRDefault="002634A6" w:rsidP="008550BB">
                            <w:pPr>
                              <w:pStyle w:val="Heading1"/>
                            </w:pPr>
                            <w:r>
                              <w:t>Illustrative example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90696B" id="_x0000_t202" coordsize="21600,21600" o:spt="202" path="m,l,21600r21600,l21600,xe">
                <v:stroke joinstyle="miter"/>
                <v:path gradientshapeok="t" o:connecttype="rect"/>
              </v:shapetype>
              <v:shape id="Text Box 2" o:spid="_x0000_s1026" type="#_x0000_t202" style="position:absolute;margin-left:409pt;margin-top:0;width:460.2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" fillcolor="#f3f9e6 [3214]" stroked="f">
                <v:textbox style="mso-fit-shape-to-text:t">
                  <w:txbxContent>
                    <w:p w14:paraId="7735EADE" w14:textId="327644D0" w:rsidR="002634A6" w:rsidRDefault="002634A6" w:rsidP="008550BB">
                      <w:pPr>
                        <w:pStyle w:val="Heading1"/>
                      </w:pPr>
                      <w:r>
                        <w:t>Illustrative example</w:t>
                      </w:r>
                    </w:p>
                  </w:txbxContent>
                </v:textbox>
                <w10:wrap type="square" anchorx="margin"/>
              </v:shape>
            </w:pict>
          </mc:Fallback>
        </mc:AlternateContent>
      </w:r>
      <w:bookmarkStart w:id="1" w:name="_Hlk112418373"/>
      <w:r w:rsidR="00386C8F" w:rsidRPr="00386C8F">
        <w:t xml:space="preserve">Illustrative example – </w:t>
      </w:r>
      <w:r w:rsidR="00386C8F">
        <w:t>Introduction to MPower108 marketing</w:t>
      </w:r>
      <w:bookmarkEnd w:id="1"/>
    </w:p>
    <w:p w14:paraId="6A3564F3" w14:textId="0BAEDB83" w:rsidR="00E817D8" w:rsidRPr="00E817D8" w:rsidRDefault="00E817D8" w:rsidP="00E817D8">
      <w:r w:rsidRPr="00E817D8">
        <w:t>MPower108 is a disability service provider registered under the NDIS. The executive board, CEO and COO have come together to establish the upcoming strategy for the organisation</w:t>
      </w:r>
      <w:r w:rsidR="007875CF">
        <w:t>’</w:t>
      </w:r>
      <w:r w:rsidRPr="00E817D8">
        <w:t>s next financial year. The strategic goals and objectives have been released within the organisation so that Service Centre Managers and Frontline Leaders can come together to create an organisational plan for their area.</w:t>
      </w:r>
    </w:p>
    <w:p w14:paraId="1D6E9E43" w14:textId="77777777" w:rsidR="00E817D8" w:rsidRPr="00E817D8" w:rsidRDefault="00E817D8" w:rsidP="00E817D8">
      <w:r w:rsidRPr="00E817D8">
        <w:t xml:space="preserve">Review the </w:t>
      </w:r>
      <w:r w:rsidRPr="00E817D8">
        <w:rPr>
          <w:i/>
        </w:rPr>
        <w:t>MPower108 Case study background</w:t>
      </w:r>
      <w:r w:rsidRPr="00E817D8">
        <w:t xml:space="preserve"> document to ascertain the strategic goals and objectives for the organisation.</w:t>
      </w:r>
    </w:p>
    <w:p w14:paraId="37BA3DF7" w14:textId="58441EED" w:rsidR="00E817D8" w:rsidRDefault="00E817D8" w:rsidP="00E817D8">
      <w:r w:rsidRPr="007875CF">
        <w:t xml:space="preserve">The Sydney Centre Manager and </w:t>
      </w:r>
      <w:r w:rsidR="007875CF">
        <w:t xml:space="preserve">the </w:t>
      </w:r>
      <w:r w:rsidRPr="007875CF">
        <w:t>Frontline Leader, Rodney, are especially</w:t>
      </w:r>
      <w:r w:rsidRPr="00E817D8">
        <w:t xml:space="preserve"> interested in improving the </w:t>
      </w:r>
      <w:r>
        <w:t xml:space="preserve">reputation </w:t>
      </w:r>
      <w:r w:rsidRPr="00E817D8">
        <w:t xml:space="preserve">of customer service in MPower108 Sydney as there have been several challenges in this department previously. </w:t>
      </w:r>
      <w:r w:rsidR="00AE3B02">
        <w:t xml:space="preserve">In </w:t>
      </w:r>
      <w:r w:rsidR="00582D0E">
        <w:t>addition,</w:t>
      </w:r>
      <w:r w:rsidR="00AE3B02">
        <w:t xml:space="preserve"> this will increase the sign up of new customers.</w:t>
      </w:r>
      <w:r w:rsidRPr="00E817D8">
        <w:t xml:space="preserve"> Together, they have </w:t>
      </w:r>
      <w:r>
        <w:t>reviewed</w:t>
      </w:r>
      <w:r w:rsidRPr="00E817D8">
        <w:t xml:space="preserve"> the operational plan for MPower108 Sydney branch and completed an outline of the </w:t>
      </w:r>
      <w:r>
        <w:t>marketing objective</w:t>
      </w:r>
      <w:r w:rsidRPr="00E817D8">
        <w:t xml:space="preserve">, as </w:t>
      </w:r>
      <w:r w:rsidR="007875CF">
        <w:t>follows</w:t>
      </w:r>
      <w:r w:rsidRPr="00E817D8">
        <w:t xml:space="preserve">: </w:t>
      </w:r>
      <w:r>
        <w:t>“</w:t>
      </w:r>
      <w:r w:rsidRPr="00E817D8">
        <w:t>We will provide accessible and affordable services that are responsive to the needs of the community</w:t>
      </w:r>
      <w:r w:rsidR="00AE3B02">
        <w:t xml:space="preserve"> to improve the reputation and new customer admissions for Sydney MPower108.</w:t>
      </w:r>
      <w:r w:rsidR="007875CF">
        <w:t>”</w:t>
      </w:r>
    </w:p>
    <w:p w14:paraId="4A1F20C2" w14:textId="1BCC09C0" w:rsidR="00E817D8" w:rsidRDefault="00E817D8" w:rsidP="00E817D8">
      <w:r>
        <w:t>The Centre Manager then asks Rodney if he would like to take part in the marketing activities aimed to enhance the reputation of MPower108 Sydney. Rodney needs to get a brief understanding of what that might entail so he reaches out to Lindy Lee, the Marketing Manager of MPower108 and asks for any information that might help. Lindy graciously sends Rodney a zip folder of previous marketing plans and communications but insists the first thing Rodney should do is to understand some of the terminology used in these resources.</w:t>
      </w:r>
    </w:p>
    <w:p w14:paraId="533DD32C" w14:textId="3404D270" w:rsidR="00386C8F" w:rsidRDefault="00386C8F" w:rsidP="00386C8F">
      <w:pPr>
        <w:pStyle w:val="Heading2"/>
      </w:pPr>
      <w:r w:rsidRPr="00386C8F">
        <w:t xml:space="preserve">Illustrative example – </w:t>
      </w:r>
      <w:r>
        <w:t>M</w:t>
      </w:r>
      <w:r w:rsidR="00E817D8">
        <w:t>P</w:t>
      </w:r>
      <w:r>
        <w:t>ower108 marketing tasks</w:t>
      </w:r>
    </w:p>
    <w:p w14:paraId="2F157D11" w14:textId="430C837D" w:rsidR="003F06BF" w:rsidRDefault="00E817D8" w:rsidP="00386C8F">
      <w:r>
        <w:t xml:space="preserve">Rodney has thoroughly </w:t>
      </w:r>
      <w:r w:rsidRPr="007875CF">
        <w:t>researched the marketing side of MPower108 in</w:t>
      </w:r>
      <w:r>
        <w:t xml:space="preserve"> preparation f</w:t>
      </w:r>
      <w:r w:rsidR="007875CF">
        <w:t>or</w:t>
      </w:r>
      <w:r>
        <w:t xml:space="preserve"> the marketing project aimed to boost the reputation of the Sydney branch. When creating the marketing plan</w:t>
      </w:r>
      <w:r w:rsidR="007875CF">
        <w:t>,</w:t>
      </w:r>
      <w:r>
        <w:t xml:space="preserve"> Rodney needs to i</w:t>
      </w:r>
      <w:r w:rsidR="00386C8F" w:rsidRPr="00386C8F">
        <w:t xml:space="preserve">dentify </w:t>
      </w:r>
      <w:r>
        <w:t xml:space="preserve">each step in the project and the </w:t>
      </w:r>
      <w:r w:rsidR="00386C8F" w:rsidRPr="00386C8F">
        <w:t xml:space="preserve">task requirements </w:t>
      </w:r>
      <w:r w:rsidR="003F06BF">
        <w:t>in every step. Rodney realises that with each step there are also resources and personnel required</w:t>
      </w:r>
      <w:r w:rsidR="007875CF">
        <w:t>,</w:t>
      </w:r>
      <w:r w:rsidR="003F06BF">
        <w:t xml:space="preserve"> and there are also costs to be considered.</w:t>
      </w:r>
    </w:p>
    <w:p w14:paraId="78A738A1" w14:textId="521D3397" w:rsidR="00386C8F" w:rsidRDefault="003F06BF" w:rsidP="00386C8F">
      <w:r>
        <w:t>Rodney revises the marketing plan and the</w:t>
      </w:r>
      <w:r w:rsidR="00386C8F" w:rsidRPr="00386C8F">
        <w:t xml:space="preserve"> relevant policies and procedures</w:t>
      </w:r>
      <w:r w:rsidR="007875CF">
        <w:t>,</w:t>
      </w:r>
      <w:r w:rsidR="00386C8F" w:rsidRPr="00386C8F">
        <w:t xml:space="preserve"> </w:t>
      </w:r>
      <w:r>
        <w:t>and creates a list of steps using those outlined in the marketing policy and procedure:</w:t>
      </w:r>
    </w:p>
    <w:p w14:paraId="55B94E1E" w14:textId="77777777" w:rsidR="003F06BF" w:rsidRPr="003F06BF" w:rsidRDefault="003F06BF" w:rsidP="007875CF">
      <w:pPr>
        <w:pStyle w:val="Heading3"/>
      </w:pPr>
      <w:r w:rsidRPr="003F06BF">
        <w:t>Procedures:</w:t>
      </w:r>
    </w:p>
    <w:p w14:paraId="40F6B0E9" w14:textId="79EFF07B" w:rsidR="003F06BF" w:rsidRPr="003F06BF" w:rsidRDefault="003F06BF" w:rsidP="003F06BF">
      <w:r w:rsidRPr="003F06BF">
        <w:t>To conduct marketing or advertising activities</w:t>
      </w:r>
      <w:r w:rsidR="007875CF">
        <w:t>,</w:t>
      </w:r>
      <w:r w:rsidRPr="003F06BF">
        <w:t xml:space="preserve"> the following procedures must be completed by members of the marketing team.</w:t>
      </w:r>
    </w:p>
    <w:p w14:paraId="52EDB695" w14:textId="04E9AA0E" w:rsidR="003F06BF" w:rsidRPr="003F06BF" w:rsidRDefault="003F06BF" w:rsidP="003F06BF">
      <w:pPr>
        <w:pStyle w:val="NumberedList"/>
      </w:pPr>
      <w:r w:rsidRPr="003F06BF">
        <w:t>Create a background plan of the marketing activity</w:t>
      </w:r>
      <w:r w:rsidR="007875CF">
        <w:t>.</w:t>
      </w:r>
    </w:p>
    <w:p w14:paraId="0482471A" w14:textId="77777777" w:rsidR="003F06BF" w:rsidRPr="003F06BF" w:rsidRDefault="003F06BF" w:rsidP="00C43C7F">
      <w:pPr>
        <w:ind w:left="709" w:hanging="283"/>
      </w:pPr>
      <w:r w:rsidRPr="003F06BF">
        <w:t>The marketing plan will incorporate:</w:t>
      </w:r>
    </w:p>
    <w:p w14:paraId="14EE632D" w14:textId="1379B501" w:rsidR="003F06BF" w:rsidRPr="00C43C7F" w:rsidRDefault="007875CF" w:rsidP="00C43C7F">
      <w:pPr>
        <w:pStyle w:val="StandardBullets0"/>
        <w:ind w:left="709" w:hanging="283"/>
      </w:pPr>
      <w:r w:rsidRPr="00C43C7F">
        <w:t>vi</w:t>
      </w:r>
      <w:r w:rsidR="003F06BF" w:rsidRPr="00C43C7F">
        <w:t>sion, mission objectives and goals for the organisation and how these align with the marketing activity</w:t>
      </w:r>
    </w:p>
    <w:p w14:paraId="185F67B4" w14:textId="77777777" w:rsidR="003F06BF" w:rsidRPr="00C43C7F" w:rsidRDefault="003F06BF" w:rsidP="00C43C7F">
      <w:pPr>
        <w:pStyle w:val="StandardBullets0"/>
        <w:ind w:left="709" w:hanging="283"/>
      </w:pPr>
      <w:r w:rsidRPr="00C43C7F">
        <w:lastRenderedPageBreak/>
        <w:t>SWOT analysis of the marketing activity</w:t>
      </w:r>
    </w:p>
    <w:p w14:paraId="1F1A1A44" w14:textId="0ABED36E" w:rsidR="003F06BF" w:rsidRPr="00C43C7F" w:rsidRDefault="007875CF" w:rsidP="00C43C7F">
      <w:pPr>
        <w:pStyle w:val="StandardBullets0"/>
        <w:ind w:left="709" w:hanging="283"/>
      </w:pPr>
      <w:r w:rsidRPr="00C43C7F">
        <w:t>m</w:t>
      </w:r>
      <w:r w:rsidR="003F06BF" w:rsidRPr="00C43C7F">
        <w:t>arket overview – including research and industry analysis</w:t>
      </w:r>
    </w:p>
    <w:p w14:paraId="476E6D2F" w14:textId="616E5EF5" w:rsidR="003F06BF" w:rsidRPr="00C43C7F" w:rsidRDefault="007875CF" w:rsidP="00C43C7F">
      <w:pPr>
        <w:pStyle w:val="StandardBullets0"/>
        <w:ind w:left="709" w:hanging="283"/>
      </w:pPr>
      <w:r w:rsidRPr="00C43C7F">
        <w:t>t</w:t>
      </w:r>
      <w:r w:rsidR="003F06BF" w:rsidRPr="00C43C7F">
        <w:t>arget audience for the marketing activity</w:t>
      </w:r>
    </w:p>
    <w:p w14:paraId="725F6CAD" w14:textId="787EE164" w:rsidR="003F06BF" w:rsidRPr="00C43C7F" w:rsidRDefault="007875CF" w:rsidP="00C43C7F">
      <w:pPr>
        <w:pStyle w:val="StandardBullets0"/>
        <w:ind w:left="709" w:hanging="283"/>
      </w:pPr>
      <w:r w:rsidRPr="00C43C7F">
        <w:t>p</w:t>
      </w:r>
      <w:r w:rsidR="003F06BF" w:rsidRPr="00C43C7F">
        <w:t>romotional steps and actions</w:t>
      </w:r>
    </w:p>
    <w:p w14:paraId="51D9296D" w14:textId="4166F40D" w:rsidR="003F06BF" w:rsidRPr="00C43C7F" w:rsidRDefault="007875CF" w:rsidP="00C43C7F">
      <w:pPr>
        <w:pStyle w:val="StandardBullets0"/>
        <w:ind w:left="709" w:hanging="283"/>
      </w:pPr>
      <w:r w:rsidRPr="00C43C7F">
        <w:t>r</w:t>
      </w:r>
      <w:r w:rsidR="003F06BF" w:rsidRPr="00C43C7F">
        <w:t>esource requirements (physical and skills)</w:t>
      </w:r>
    </w:p>
    <w:p w14:paraId="131708C0" w14:textId="0A11B27F" w:rsidR="003F06BF" w:rsidRPr="00C43C7F" w:rsidRDefault="007875CF" w:rsidP="00C43C7F">
      <w:pPr>
        <w:pStyle w:val="StandardBullets0"/>
        <w:ind w:left="709" w:hanging="283"/>
      </w:pPr>
      <w:r w:rsidRPr="00C43C7F">
        <w:t>c</w:t>
      </w:r>
      <w:r w:rsidR="003F06BF" w:rsidRPr="00C43C7F">
        <w:t>ost estimates</w:t>
      </w:r>
    </w:p>
    <w:p w14:paraId="75B77288" w14:textId="723D63E2" w:rsidR="003F06BF" w:rsidRPr="00C43C7F" w:rsidRDefault="007875CF" w:rsidP="00C43C7F">
      <w:pPr>
        <w:pStyle w:val="StandardBullets0"/>
        <w:ind w:left="709" w:hanging="283"/>
      </w:pPr>
      <w:r w:rsidRPr="00C43C7F">
        <w:t>c</w:t>
      </w:r>
      <w:r w:rsidR="003F06BF" w:rsidRPr="00C43C7F">
        <w:t>ontingencies</w:t>
      </w:r>
    </w:p>
    <w:p w14:paraId="19B1C1DF" w14:textId="523FF8F1" w:rsidR="003F06BF" w:rsidRPr="00C43C7F" w:rsidRDefault="007875CF" w:rsidP="00C43C7F">
      <w:pPr>
        <w:pStyle w:val="StandardBullets0"/>
        <w:ind w:left="709" w:hanging="283"/>
      </w:pPr>
      <w:r w:rsidRPr="00C43C7F">
        <w:t>m</w:t>
      </w:r>
      <w:r w:rsidR="003F06BF" w:rsidRPr="00C43C7F">
        <w:t>onitoring and measurement activities</w:t>
      </w:r>
    </w:p>
    <w:p w14:paraId="5367423B" w14:textId="161AE9ED" w:rsidR="003F06BF" w:rsidRPr="00C43C7F" w:rsidRDefault="007875CF" w:rsidP="00C43C7F">
      <w:pPr>
        <w:pStyle w:val="StandardBullets0"/>
        <w:ind w:left="709" w:hanging="283"/>
      </w:pPr>
      <w:r w:rsidRPr="00C43C7F">
        <w:t>s</w:t>
      </w:r>
      <w:r w:rsidR="003F06BF" w:rsidRPr="00C43C7F">
        <w:t>upporting documentation</w:t>
      </w:r>
    </w:p>
    <w:p w14:paraId="3B64B071" w14:textId="599C78C4" w:rsidR="003F06BF" w:rsidRPr="00C43C7F" w:rsidRDefault="007875CF" w:rsidP="00C43C7F">
      <w:pPr>
        <w:pStyle w:val="StandardBullets0"/>
        <w:ind w:left="709" w:hanging="283"/>
      </w:pPr>
      <w:r w:rsidRPr="00C43C7F">
        <w:t>a</w:t>
      </w:r>
      <w:r w:rsidR="003F06BF" w:rsidRPr="00C43C7F">
        <w:t>ction plan</w:t>
      </w:r>
      <w:r w:rsidRPr="00C43C7F">
        <w:t>.</w:t>
      </w:r>
    </w:p>
    <w:p w14:paraId="20D1C52E" w14:textId="62D1EC3D" w:rsidR="003F06BF" w:rsidRPr="003F06BF" w:rsidRDefault="003F06BF" w:rsidP="003F06BF">
      <w:pPr>
        <w:pStyle w:val="NumberedList"/>
      </w:pPr>
      <w:r w:rsidRPr="003F06BF">
        <w:t>Draft marketing plans are emailed to the CEO and executive members for review and approval</w:t>
      </w:r>
      <w:r w:rsidR="007875CF">
        <w:t>.</w:t>
      </w:r>
    </w:p>
    <w:p w14:paraId="2A863F4B" w14:textId="2A60D5B9" w:rsidR="003F06BF" w:rsidRPr="003F06BF" w:rsidRDefault="003F06BF" w:rsidP="003F06BF">
      <w:pPr>
        <w:pStyle w:val="NumberedList"/>
      </w:pPr>
      <w:r w:rsidRPr="003F06BF">
        <w:t>Marketing action plan is implemented and monitored</w:t>
      </w:r>
      <w:r w:rsidR="007875CF">
        <w:t>.</w:t>
      </w:r>
    </w:p>
    <w:p w14:paraId="7B36E1F4" w14:textId="5FF3F3D2" w:rsidR="003F06BF" w:rsidRPr="003F06BF" w:rsidRDefault="003F06BF" w:rsidP="003F06BF">
      <w:pPr>
        <w:pStyle w:val="NumberedList"/>
      </w:pPr>
      <w:r w:rsidRPr="003F06BF">
        <w:t>Marketing actions are reviewed and evaluated using benchmark measurements</w:t>
      </w:r>
      <w:r w:rsidR="007875CF">
        <w:t>.</w:t>
      </w:r>
    </w:p>
    <w:p w14:paraId="03875950" w14:textId="2CDDA26C" w:rsidR="003F06BF" w:rsidRPr="003F06BF" w:rsidRDefault="003F06BF" w:rsidP="003F06BF">
      <w:pPr>
        <w:pStyle w:val="NumberedList"/>
      </w:pPr>
      <w:r w:rsidRPr="003F06BF">
        <w:t>Contingencies and amendments are recorded</w:t>
      </w:r>
      <w:r w:rsidR="007875CF">
        <w:t>.</w:t>
      </w:r>
    </w:p>
    <w:p w14:paraId="7A79F55A" w14:textId="4DACC8A0" w:rsidR="003F06BF" w:rsidRPr="003F06BF" w:rsidRDefault="003F06BF" w:rsidP="003F06BF">
      <w:pPr>
        <w:pStyle w:val="NumberedList"/>
      </w:pPr>
      <w:r w:rsidRPr="003F06BF">
        <w:t>A report is forwarded onto the CEO and executive intermittently throughout the marketing process</w:t>
      </w:r>
      <w:r w:rsidR="007875CF">
        <w:t>.</w:t>
      </w:r>
    </w:p>
    <w:p w14:paraId="33C66CBD" w14:textId="77777777" w:rsidR="003F06BF" w:rsidRPr="003F06BF" w:rsidRDefault="003F06BF" w:rsidP="003F06BF">
      <w:pPr>
        <w:pStyle w:val="NumberedList"/>
      </w:pPr>
      <w:r w:rsidRPr="003F06BF">
        <w:t xml:space="preserve">A final report is submitted to the CEO and executive outlining marketing performance. </w:t>
      </w:r>
    </w:p>
    <w:p w14:paraId="6A165879" w14:textId="3809D872" w:rsidR="00386C8F" w:rsidRDefault="00386C8F" w:rsidP="00386C8F">
      <w:pPr>
        <w:pStyle w:val="Heading2"/>
      </w:pPr>
      <w:r w:rsidRPr="00FB686A">
        <w:t>Illustrative example</w:t>
      </w:r>
      <w:r>
        <w:t xml:space="preserve">  –</w:t>
      </w:r>
      <w:r w:rsidRPr="00FB686A">
        <w:t xml:space="preserve"> MPower108 </w:t>
      </w:r>
      <w:r>
        <w:t>marketing a</w:t>
      </w:r>
      <w:r w:rsidRPr="00FB686A">
        <w:t>ction plan</w:t>
      </w:r>
    </w:p>
    <w:p w14:paraId="4AAE00DE" w14:textId="77777777" w:rsidR="00BE327C" w:rsidRDefault="00BE327C" w:rsidP="00C15427">
      <w:bookmarkStart w:id="2" w:name="_Hlk112850958"/>
      <w:r>
        <w:t>Once they had established the marketing objectives and activities required Ryan and Liny went about creating a Marketing action plan to outline each step required to implement the expo activity.</w:t>
      </w:r>
    </w:p>
    <w:p w14:paraId="1DE8E58F" w14:textId="78996F39" w:rsidR="00BE327C" w:rsidRDefault="00BE327C" w:rsidP="00C15427">
      <w:r>
        <w:t>Ryan was able to access the MPower108 Marketing action plan template and completed it as follows:</w:t>
      </w:r>
    </w:p>
    <w:p w14:paraId="09B3C069" w14:textId="763DEB01" w:rsidR="00215337" w:rsidRDefault="00215337" w:rsidP="00215337">
      <w:pPr>
        <w:pStyle w:val="Caption"/>
      </w:pPr>
      <w:r>
        <w:t xml:space="preserve">Table </w:t>
      </w:r>
      <w:fldSimple w:instr=" SEQ Table \* ARABIC ">
        <w:r>
          <w:rPr>
            <w:noProof/>
          </w:rPr>
          <w:t>1</w:t>
        </w:r>
      </w:fldSimple>
      <w:r>
        <w:t>: Action plan</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344"/>
        <w:gridCol w:w="3299"/>
        <w:gridCol w:w="593"/>
        <w:gridCol w:w="593"/>
        <w:gridCol w:w="1853"/>
        <w:gridCol w:w="1334"/>
      </w:tblGrid>
      <w:tr w:rsidR="00BE327C" w:rsidRPr="003D6471" w14:paraId="50448689" w14:textId="77777777" w:rsidTr="00AE0331">
        <w:trPr>
          <w:tblHeader/>
        </w:trPr>
        <w:tc>
          <w:tcPr>
            <w:tcW w:w="0" w:type="auto"/>
            <w:gridSpan w:val="6"/>
            <w:shd w:val="clear" w:color="auto" w:fill="E6EAF6" w:themeFill="background1"/>
          </w:tcPr>
          <w:bookmarkEnd w:id="2"/>
          <w:p w14:paraId="0ABB58A6" w14:textId="77777777" w:rsidR="00BE327C" w:rsidRPr="003D6471" w:rsidRDefault="00BE327C" w:rsidP="002634A6">
            <w:pPr>
              <w:pStyle w:val="TableHeading"/>
            </w:pPr>
            <w:r w:rsidRPr="003D6471">
              <w:t>Action plan</w:t>
            </w:r>
          </w:p>
        </w:tc>
      </w:tr>
      <w:tr w:rsidR="00190503" w:rsidRPr="003D6471" w14:paraId="23B24864" w14:textId="77777777" w:rsidTr="002634A6">
        <w:tc>
          <w:tcPr>
            <w:tcW w:w="0" w:type="auto"/>
            <w:shd w:val="clear" w:color="auto" w:fill="auto"/>
          </w:tcPr>
          <w:p w14:paraId="6FEA1261" w14:textId="77777777" w:rsidR="00BE327C" w:rsidRPr="00C93F36" w:rsidRDefault="00BE327C" w:rsidP="00C93F36">
            <w:pPr>
              <w:pStyle w:val="Tabletext0"/>
              <w:rPr>
                <w:b/>
              </w:rPr>
            </w:pPr>
            <w:r w:rsidRPr="00C93F36">
              <w:rPr>
                <w:b/>
              </w:rPr>
              <w:t>Plan type</w:t>
            </w:r>
          </w:p>
        </w:tc>
        <w:tc>
          <w:tcPr>
            <w:tcW w:w="0" w:type="auto"/>
            <w:gridSpan w:val="5"/>
            <w:shd w:val="clear" w:color="auto" w:fill="auto"/>
          </w:tcPr>
          <w:p w14:paraId="01D00090" w14:textId="0F8848AE" w:rsidR="00BE327C" w:rsidRPr="003D6471" w:rsidRDefault="00BE327C" w:rsidP="00C93F36">
            <w:pPr>
              <w:pStyle w:val="Tabletext0"/>
            </w:pPr>
            <w:r>
              <w:t>Marketing at the Sydney Disability expo</w:t>
            </w:r>
          </w:p>
        </w:tc>
      </w:tr>
      <w:tr w:rsidR="00190503" w:rsidRPr="003D6471" w14:paraId="12116C78" w14:textId="77777777" w:rsidTr="002634A6">
        <w:tc>
          <w:tcPr>
            <w:tcW w:w="0" w:type="auto"/>
            <w:shd w:val="clear" w:color="auto" w:fill="auto"/>
          </w:tcPr>
          <w:p w14:paraId="098FE107" w14:textId="77777777" w:rsidR="00BE327C" w:rsidRPr="00C93F36" w:rsidRDefault="00BE327C" w:rsidP="00C93F36">
            <w:pPr>
              <w:pStyle w:val="Tabletext0"/>
              <w:rPr>
                <w:b/>
              </w:rPr>
            </w:pPr>
            <w:r w:rsidRPr="00C93F36">
              <w:rPr>
                <w:b/>
              </w:rPr>
              <w:t xml:space="preserve">Date </w:t>
            </w:r>
          </w:p>
        </w:tc>
        <w:tc>
          <w:tcPr>
            <w:tcW w:w="0" w:type="auto"/>
            <w:gridSpan w:val="5"/>
            <w:shd w:val="clear" w:color="auto" w:fill="auto"/>
          </w:tcPr>
          <w:p w14:paraId="6FB8729A" w14:textId="7759A2DF" w:rsidR="00BE327C" w:rsidRPr="003D6471" w:rsidRDefault="00370987" w:rsidP="00C93F36">
            <w:pPr>
              <w:pStyle w:val="Tabletext0"/>
            </w:pPr>
            <w:r>
              <w:t>30</w:t>
            </w:r>
            <w:r w:rsidR="00BE327C">
              <w:t>/</w:t>
            </w:r>
            <w:r>
              <w:t>1</w:t>
            </w:r>
            <w:r w:rsidR="00BE327C">
              <w:t>1/2022</w:t>
            </w:r>
          </w:p>
        </w:tc>
      </w:tr>
      <w:tr w:rsidR="00190503" w:rsidRPr="003D6471" w14:paraId="0050DC62" w14:textId="77777777" w:rsidTr="00AE0331">
        <w:tc>
          <w:tcPr>
            <w:tcW w:w="0" w:type="auto"/>
            <w:shd w:val="clear" w:color="auto" w:fill="E6EAF6" w:themeFill="background1"/>
          </w:tcPr>
          <w:p w14:paraId="417AE813" w14:textId="77777777" w:rsidR="00BE327C" w:rsidRPr="00C93F36" w:rsidRDefault="00BE327C" w:rsidP="00C93F36">
            <w:pPr>
              <w:pStyle w:val="Tabletext0"/>
              <w:rPr>
                <w:b/>
              </w:rPr>
            </w:pPr>
            <w:r w:rsidRPr="00C93F36">
              <w:rPr>
                <w:b/>
              </w:rPr>
              <w:t>Issue/strategy</w:t>
            </w:r>
          </w:p>
        </w:tc>
        <w:tc>
          <w:tcPr>
            <w:tcW w:w="0" w:type="auto"/>
            <w:gridSpan w:val="5"/>
            <w:shd w:val="clear" w:color="auto" w:fill="E6EAF6" w:themeFill="background1"/>
          </w:tcPr>
          <w:p w14:paraId="2325E863" w14:textId="77777777" w:rsidR="00BE327C" w:rsidRPr="00C93F36" w:rsidRDefault="00BE327C" w:rsidP="00C93F36">
            <w:pPr>
              <w:pStyle w:val="Tabletext0"/>
              <w:rPr>
                <w:b/>
              </w:rPr>
            </w:pPr>
            <w:r w:rsidRPr="00C93F36">
              <w:rPr>
                <w:b/>
              </w:rPr>
              <w:t>Comments</w:t>
            </w:r>
          </w:p>
        </w:tc>
      </w:tr>
      <w:tr w:rsidR="00190503" w:rsidRPr="003D6471" w14:paraId="490A66CC" w14:textId="77777777" w:rsidTr="002634A6">
        <w:tc>
          <w:tcPr>
            <w:tcW w:w="0" w:type="auto"/>
          </w:tcPr>
          <w:p w14:paraId="39235AD7" w14:textId="0A2960AE" w:rsidR="00BE327C" w:rsidRPr="002634A6" w:rsidRDefault="00BE327C" w:rsidP="00C93F36">
            <w:pPr>
              <w:pStyle w:val="Tabletext0"/>
            </w:pPr>
          </w:p>
        </w:tc>
        <w:tc>
          <w:tcPr>
            <w:tcW w:w="0" w:type="auto"/>
            <w:gridSpan w:val="5"/>
          </w:tcPr>
          <w:p w14:paraId="1C60CFA3" w14:textId="0B6264C6" w:rsidR="00BE327C" w:rsidRPr="002634A6" w:rsidRDefault="00BE327C" w:rsidP="00C93F36">
            <w:pPr>
              <w:pStyle w:val="Tabletext0"/>
            </w:pPr>
            <w:r w:rsidRPr="002634A6">
              <w:t>MPower108 has been experiencing a decline in customer service numbers, feedback provided has demonstrated the reputation of MPower108 is being impacted. The Marketing strategy for this activity is to boost the reputation of MPower108 Sydney through direct audience contact and to increase customer numbers.</w:t>
            </w:r>
          </w:p>
        </w:tc>
      </w:tr>
      <w:tr w:rsidR="00BE327C" w:rsidRPr="003D6471" w14:paraId="6038BC30" w14:textId="77777777" w:rsidTr="00AE0331">
        <w:tc>
          <w:tcPr>
            <w:tcW w:w="0" w:type="auto"/>
            <w:gridSpan w:val="6"/>
            <w:shd w:val="clear" w:color="auto" w:fill="E6EAF6" w:themeFill="background1"/>
          </w:tcPr>
          <w:p w14:paraId="7DB9E951" w14:textId="77777777" w:rsidR="00BE327C" w:rsidRPr="00C93F36" w:rsidRDefault="00BE327C" w:rsidP="002634A6">
            <w:pPr>
              <w:rPr>
                <w:rFonts w:eastAsia="Arial"/>
                <w:b/>
                <w:sz w:val="18"/>
                <w:szCs w:val="18"/>
              </w:rPr>
            </w:pPr>
            <w:r w:rsidRPr="00C93F36">
              <w:rPr>
                <w:b/>
                <w:sz w:val="18"/>
                <w:szCs w:val="18"/>
              </w:rPr>
              <w:t>Outcomes</w:t>
            </w:r>
          </w:p>
        </w:tc>
      </w:tr>
      <w:tr w:rsidR="00190503" w:rsidRPr="003D6471" w14:paraId="3B098A17" w14:textId="77777777" w:rsidTr="002634A6">
        <w:tc>
          <w:tcPr>
            <w:tcW w:w="0" w:type="auto"/>
            <w:shd w:val="clear" w:color="auto" w:fill="E6EAF6" w:themeFill="background1"/>
          </w:tcPr>
          <w:p w14:paraId="7B986FB3" w14:textId="77777777" w:rsidR="00BE327C" w:rsidRPr="00C93F36" w:rsidRDefault="00BE327C" w:rsidP="002634A6">
            <w:pPr>
              <w:rPr>
                <w:b/>
                <w:bCs/>
                <w:sz w:val="18"/>
                <w:szCs w:val="18"/>
              </w:rPr>
            </w:pPr>
            <w:r w:rsidRPr="00C93F36">
              <w:rPr>
                <w:b/>
                <w:bCs/>
                <w:sz w:val="18"/>
                <w:szCs w:val="18"/>
              </w:rPr>
              <w:t>No.</w:t>
            </w:r>
          </w:p>
        </w:tc>
        <w:tc>
          <w:tcPr>
            <w:tcW w:w="0" w:type="auto"/>
            <w:gridSpan w:val="2"/>
            <w:shd w:val="clear" w:color="auto" w:fill="E6EAF6" w:themeFill="background1"/>
          </w:tcPr>
          <w:p w14:paraId="2202264F" w14:textId="77777777" w:rsidR="00BE327C" w:rsidRPr="00C93F36" w:rsidRDefault="00BE327C" w:rsidP="002634A6">
            <w:pPr>
              <w:rPr>
                <w:b/>
                <w:bCs/>
                <w:sz w:val="18"/>
                <w:szCs w:val="18"/>
              </w:rPr>
            </w:pPr>
            <w:r w:rsidRPr="00C93F36">
              <w:rPr>
                <w:b/>
                <w:bCs/>
                <w:sz w:val="18"/>
                <w:szCs w:val="18"/>
              </w:rPr>
              <w:t>Objectives</w:t>
            </w:r>
          </w:p>
        </w:tc>
        <w:tc>
          <w:tcPr>
            <w:tcW w:w="0" w:type="auto"/>
            <w:gridSpan w:val="3"/>
            <w:shd w:val="clear" w:color="auto" w:fill="E6EAF6" w:themeFill="background1"/>
          </w:tcPr>
          <w:p w14:paraId="478456FA" w14:textId="77777777" w:rsidR="00BE327C" w:rsidRPr="00C93F36" w:rsidRDefault="00BE327C" w:rsidP="002634A6">
            <w:pPr>
              <w:rPr>
                <w:b/>
                <w:bCs/>
                <w:sz w:val="18"/>
                <w:szCs w:val="18"/>
              </w:rPr>
            </w:pPr>
            <w:r w:rsidRPr="00C93F36">
              <w:rPr>
                <w:b/>
                <w:bCs/>
                <w:sz w:val="18"/>
                <w:szCs w:val="18"/>
              </w:rPr>
              <w:t>Measures of performance</w:t>
            </w:r>
          </w:p>
        </w:tc>
      </w:tr>
      <w:tr w:rsidR="00190503" w:rsidRPr="003D6471" w14:paraId="18D4742A" w14:textId="77777777" w:rsidTr="002634A6">
        <w:tc>
          <w:tcPr>
            <w:tcW w:w="0" w:type="auto"/>
          </w:tcPr>
          <w:p w14:paraId="780362F4" w14:textId="77777777" w:rsidR="00BE327C" w:rsidRPr="003D6471" w:rsidRDefault="00BE327C" w:rsidP="00C93F36">
            <w:pPr>
              <w:pStyle w:val="Tabletext0"/>
            </w:pPr>
            <w:r w:rsidRPr="003D6471">
              <w:t>1</w:t>
            </w:r>
          </w:p>
        </w:tc>
        <w:tc>
          <w:tcPr>
            <w:tcW w:w="0" w:type="auto"/>
            <w:gridSpan w:val="2"/>
          </w:tcPr>
          <w:p w14:paraId="34F8193C" w14:textId="06E0F5C1" w:rsidR="00BE327C" w:rsidRPr="00F509F8" w:rsidRDefault="00BE327C" w:rsidP="00C93F36">
            <w:pPr>
              <w:pStyle w:val="Tabletext0"/>
            </w:pPr>
            <w:r>
              <w:t>Enhance the reputation of MPower108 Sydney</w:t>
            </w:r>
          </w:p>
        </w:tc>
        <w:tc>
          <w:tcPr>
            <w:tcW w:w="0" w:type="auto"/>
            <w:gridSpan w:val="3"/>
          </w:tcPr>
          <w:p w14:paraId="2CECF089" w14:textId="4E1B22AA" w:rsidR="00BE327C" w:rsidRPr="00F509F8" w:rsidRDefault="00BE327C" w:rsidP="00C93F36">
            <w:pPr>
              <w:pStyle w:val="Tabletext0"/>
            </w:pPr>
            <w:r>
              <w:t>Increase in positive responses from feedback surveys before, during and after the marketing expo.</w:t>
            </w:r>
          </w:p>
        </w:tc>
      </w:tr>
      <w:tr w:rsidR="00190503" w:rsidRPr="003D6471" w14:paraId="610A530A" w14:textId="77777777" w:rsidTr="002634A6">
        <w:tc>
          <w:tcPr>
            <w:tcW w:w="0" w:type="auto"/>
          </w:tcPr>
          <w:p w14:paraId="2979322C" w14:textId="77777777" w:rsidR="00BE327C" w:rsidRPr="003D6471" w:rsidRDefault="00BE327C" w:rsidP="00C93F36">
            <w:pPr>
              <w:pStyle w:val="Tabletext0"/>
            </w:pPr>
            <w:r w:rsidRPr="003D6471">
              <w:lastRenderedPageBreak/>
              <w:t>2</w:t>
            </w:r>
          </w:p>
        </w:tc>
        <w:tc>
          <w:tcPr>
            <w:tcW w:w="0" w:type="auto"/>
            <w:gridSpan w:val="2"/>
          </w:tcPr>
          <w:p w14:paraId="29867D54" w14:textId="13756989" w:rsidR="00BE327C" w:rsidRPr="003D6471" w:rsidRDefault="00BE327C" w:rsidP="00C93F36">
            <w:pPr>
              <w:pStyle w:val="Tabletext0"/>
            </w:pPr>
            <w:r>
              <w:t>Increase new customers to MPower108 Sydney services</w:t>
            </w:r>
          </w:p>
        </w:tc>
        <w:tc>
          <w:tcPr>
            <w:tcW w:w="0" w:type="auto"/>
            <w:gridSpan w:val="3"/>
          </w:tcPr>
          <w:p w14:paraId="2782D3F6" w14:textId="264D228E" w:rsidR="00BE327C" w:rsidRPr="003D6471" w:rsidRDefault="00BE327C" w:rsidP="00C93F36">
            <w:pPr>
              <w:pStyle w:val="Tabletext0"/>
            </w:pPr>
            <w:r>
              <w:t xml:space="preserve">An </w:t>
            </w:r>
            <w:r w:rsidR="00F94B0C">
              <w:t xml:space="preserve">overall new customer </w:t>
            </w:r>
            <w:r>
              <w:t xml:space="preserve">increase of 3% (from </w:t>
            </w:r>
            <w:r w:rsidRPr="007875CF">
              <w:t>2038</w:t>
            </w:r>
            <w:r w:rsidR="00F94B0C" w:rsidRPr="007875CF">
              <w:t xml:space="preserve"> current</w:t>
            </w:r>
            <w:r w:rsidR="00F94B0C">
              <w:t xml:space="preserve"> customers)</w:t>
            </w:r>
          </w:p>
        </w:tc>
      </w:tr>
      <w:tr w:rsidR="00BE327C" w:rsidRPr="003D6471" w14:paraId="1CD67469" w14:textId="77777777" w:rsidTr="00AE0331">
        <w:tc>
          <w:tcPr>
            <w:tcW w:w="0" w:type="auto"/>
            <w:gridSpan w:val="6"/>
            <w:shd w:val="clear" w:color="auto" w:fill="E6EAF6" w:themeFill="background1"/>
          </w:tcPr>
          <w:p w14:paraId="2AA52703" w14:textId="77777777" w:rsidR="00BE327C" w:rsidRPr="00AE0331" w:rsidRDefault="00BE327C" w:rsidP="00AE0331">
            <w:pPr>
              <w:pStyle w:val="TableHeading"/>
            </w:pPr>
            <w:r w:rsidRPr="00AE0331">
              <w:t>Plan for achieving objectives</w:t>
            </w:r>
          </w:p>
        </w:tc>
      </w:tr>
      <w:tr w:rsidR="00190503" w:rsidRPr="003D6471" w14:paraId="6EAF13A7" w14:textId="77777777" w:rsidTr="008A39D3">
        <w:trPr>
          <w:tblHeader/>
        </w:trPr>
        <w:tc>
          <w:tcPr>
            <w:tcW w:w="0" w:type="auto"/>
            <w:shd w:val="clear" w:color="auto" w:fill="E6EAF6" w:themeFill="background1"/>
          </w:tcPr>
          <w:p w14:paraId="6A3CB436" w14:textId="77777777" w:rsidR="00BE327C" w:rsidRPr="008A39D3" w:rsidRDefault="00BE327C" w:rsidP="008A39D3">
            <w:pPr>
              <w:jc w:val="center"/>
              <w:rPr>
                <w:rFonts w:eastAsia="Arial"/>
                <w:b/>
                <w:sz w:val="18"/>
                <w:szCs w:val="18"/>
              </w:rPr>
            </w:pPr>
            <w:r w:rsidRPr="008A39D3">
              <w:rPr>
                <w:b/>
                <w:sz w:val="18"/>
                <w:szCs w:val="18"/>
              </w:rPr>
              <w:t>Actions</w:t>
            </w:r>
          </w:p>
        </w:tc>
        <w:tc>
          <w:tcPr>
            <w:tcW w:w="0" w:type="auto"/>
            <w:shd w:val="clear" w:color="auto" w:fill="E6EAF6" w:themeFill="background1"/>
          </w:tcPr>
          <w:p w14:paraId="35DA742E" w14:textId="77777777" w:rsidR="00BE327C" w:rsidRPr="008A39D3" w:rsidRDefault="00BE327C" w:rsidP="008A39D3">
            <w:pPr>
              <w:jc w:val="center"/>
              <w:rPr>
                <w:b/>
                <w:bCs/>
                <w:sz w:val="18"/>
                <w:szCs w:val="18"/>
              </w:rPr>
            </w:pPr>
            <w:r w:rsidRPr="008A39D3">
              <w:rPr>
                <w:b/>
                <w:bCs/>
                <w:sz w:val="18"/>
                <w:szCs w:val="18"/>
              </w:rPr>
              <w:t>Step by Step Plan</w:t>
            </w:r>
          </w:p>
        </w:tc>
        <w:tc>
          <w:tcPr>
            <w:tcW w:w="0" w:type="auto"/>
            <w:gridSpan w:val="2"/>
            <w:shd w:val="clear" w:color="auto" w:fill="E6EAF6" w:themeFill="background1"/>
          </w:tcPr>
          <w:p w14:paraId="18A7C628" w14:textId="77777777" w:rsidR="00BE327C" w:rsidRPr="008A39D3" w:rsidRDefault="00BE327C" w:rsidP="008A39D3">
            <w:pPr>
              <w:jc w:val="center"/>
              <w:rPr>
                <w:b/>
                <w:bCs/>
                <w:sz w:val="18"/>
                <w:szCs w:val="18"/>
              </w:rPr>
            </w:pPr>
            <w:r w:rsidRPr="008A39D3">
              <w:rPr>
                <w:b/>
                <w:sz w:val="18"/>
                <w:szCs w:val="18"/>
              </w:rPr>
              <w:t>Due date</w:t>
            </w:r>
          </w:p>
        </w:tc>
        <w:tc>
          <w:tcPr>
            <w:tcW w:w="0" w:type="auto"/>
            <w:shd w:val="clear" w:color="auto" w:fill="E6EAF6" w:themeFill="background1"/>
          </w:tcPr>
          <w:p w14:paraId="77699DE8" w14:textId="77777777" w:rsidR="00BE327C" w:rsidRPr="008A39D3" w:rsidRDefault="00BE327C" w:rsidP="008A39D3">
            <w:pPr>
              <w:jc w:val="center"/>
              <w:rPr>
                <w:b/>
                <w:bCs/>
                <w:sz w:val="18"/>
                <w:szCs w:val="18"/>
              </w:rPr>
            </w:pPr>
            <w:r w:rsidRPr="008A39D3">
              <w:rPr>
                <w:b/>
                <w:bCs/>
                <w:sz w:val="18"/>
                <w:szCs w:val="18"/>
              </w:rPr>
              <w:t>Name</w:t>
            </w:r>
          </w:p>
        </w:tc>
        <w:tc>
          <w:tcPr>
            <w:tcW w:w="0" w:type="auto"/>
            <w:shd w:val="clear" w:color="auto" w:fill="E6EAF6" w:themeFill="background1"/>
          </w:tcPr>
          <w:p w14:paraId="29DBC205" w14:textId="77777777" w:rsidR="00BE327C" w:rsidRPr="008A39D3" w:rsidRDefault="00BE327C" w:rsidP="008A39D3">
            <w:pPr>
              <w:jc w:val="center"/>
              <w:rPr>
                <w:b/>
                <w:bCs/>
                <w:sz w:val="18"/>
                <w:szCs w:val="18"/>
              </w:rPr>
            </w:pPr>
            <w:r w:rsidRPr="008A39D3">
              <w:rPr>
                <w:b/>
                <w:bCs/>
                <w:sz w:val="18"/>
                <w:szCs w:val="18"/>
              </w:rPr>
              <w:t>Completed date and signature</w:t>
            </w:r>
          </w:p>
        </w:tc>
      </w:tr>
      <w:tr w:rsidR="00190503" w:rsidRPr="003D6471" w14:paraId="3AFAF62C" w14:textId="77777777" w:rsidTr="002634A6">
        <w:trPr>
          <w:tblHeader/>
        </w:trPr>
        <w:tc>
          <w:tcPr>
            <w:tcW w:w="0" w:type="auto"/>
            <w:vMerge w:val="restart"/>
            <w:vAlign w:val="center"/>
          </w:tcPr>
          <w:p w14:paraId="4D91E5B4" w14:textId="0AAF99EF" w:rsidR="00370987" w:rsidRPr="008A39D3" w:rsidRDefault="00AE0331" w:rsidP="002634A6">
            <w:pPr>
              <w:rPr>
                <w:rFonts w:eastAsia="Arial"/>
                <w:sz w:val="18"/>
                <w:szCs w:val="18"/>
              </w:rPr>
            </w:pPr>
            <w:r w:rsidRPr="008A39D3">
              <w:rPr>
                <w:rFonts w:eastAsia="Calibri Light" w:cs="Calibri Light"/>
                <w:sz w:val="18"/>
                <w:szCs w:val="18"/>
              </w:rPr>
              <w:t>A</w:t>
            </w:r>
            <w:r w:rsidR="00370987" w:rsidRPr="008A39D3">
              <w:rPr>
                <w:rFonts w:eastAsia="Calibri Light" w:cs="Calibri Light"/>
                <w:sz w:val="18"/>
                <w:szCs w:val="18"/>
              </w:rPr>
              <w:t>ction to be performed</w:t>
            </w:r>
          </w:p>
        </w:tc>
        <w:tc>
          <w:tcPr>
            <w:tcW w:w="0" w:type="auto"/>
            <w:vAlign w:val="center"/>
          </w:tcPr>
          <w:p w14:paraId="712603ED" w14:textId="1FEE1979" w:rsidR="00370987" w:rsidRPr="00C93F36" w:rsidRDefault="00370987" w:rsidP="00C93F36">
            <w:pPr>
              <w:pStyle w:val="Tabletext0"/>
            </w:pPr>
            <w:r w:rsidRPr="00C93F36">
              <w:t>Set the measurable performance goals to achieve from the marketing activity.</w:t>
            </w:r>
          </w:p>
        </w:tc>
        <w:tc>
          <w:tcPr>
            <w:tcW w:w="0" w:type="auto"/>
            <w:gridSpan w:val="2"/>
          </w:tcPr>
          <w:p w14:paraId="5A719D9F" w14:textId="5AC95357" w:rsidR="00370987" w:rsidRPr="00C93F36" w:rsidRDefault="00370987" w:rsidP="00C93F36">
            <w:pPr>
              <w:pStyle w:val="Tabletext0"/>
            </w:pPr>
            <w:r w:rsidRPr="00C93F36">
              <w:t>20/10</w:t>
            </w:r>
            <w:r w:rsidRPr="007875CF">
              <w:t>/2022</w:t>
            </w:r>
          </w:p>
        </w:tc>
        <w:tc>
          <w:tcPr>
            <w:tcW w:w="0" w:type="auto"/>
            <w:vAlign w:val="center"/>
          </w:tcPr>
          <w:p w14:paraId="53B8C6C9" w14:textId="60FC628C" w:rsidR="00370987" w:rsidRPr="00C93F36" w:rsidRDefault="00370987" w:rsidP="00C93F36">
            <w:pPr>
              <w:pStyle w:val="Tabletext0"/>
            </w:pPr>
            <w:r w:rsidRPr="00C93F36">
              <w:t>Ryan Cyan and Tammy White</w:t>
            </w:r>
          </w:p>
        </w:tc>
        <w:tc>
          <w:tcPr>
            <w:tcW w:w="0" w:type="auto"/>
            <w:vAlign w:val="center"/>
          </w:tcPr>
          <w:p w14:paraId="72AEE7AE" w14:textId="77777777" w:rsidR="00370987" w:rsidRPr="00C93F36" w:rsidRDefault="00370987" w:rsidP="00C93F36">
            <w:pPr>
              <w:pStyle w:val="Tabletext0"/>
            </w:pPr>
          </w:p>
        </w:tc>
      </w:tr>
      <w:tr w:rsidR="00190503" w:rsidRPr="003D6471" w14:paraId="1A645DBC" w14:textId="77777777" w:rsidTr="002634A6">
        <w:trPr>
          <w:tblHeader/>
        </w:trPr>
        <w:tc>
          <w:tcPr>
            <w:tcW w:w="0" w:type="auto"/>
            <w:vMerge/>
            <w:vAlign w:val="center"/>
          </w:tcPr>
          <w:p w14:paraId="4DD2AC02" w14:textId="77777777" w:rsidR="00370987" w:rsidRDefault="00370987" w:rsidP="002634A6"/>
        </w:tc>
        <w:tc>
          <w:tcPr>
            <w:tcW w:w="0" w:type="auto"/>
            <w:vAlign w:val="center"/>
          </w:tcPr>
          <w:p w14:paraId="261D9920" w14:textId="3334D4C8" w:rsidR="00370987" w:rsidRPr="00C93F36" w:rsidRDefault="00370987" w:rsidP="00C93F36">
            <w:pPr>
              <w:pStyle w:val="Tabletext0"/>
            </w:pPr>
            <w:r w:rsidRPr="00C93F36">
              <w:t>Book booth for the disability expo, submitting organisational documents including insurances, etc</w:t>
            </w:r>
          </w:p>
        </w:tc>
        <w:tc>
          <w:tcPr>
            <w:tcW w:w="0" w:type="auto"/>
            <w:gridSpan w:val="2"/>
          </w:tcPr>
          <w:p w14:paraId="588836A4" w14:textId="5A7D4634" w:rsidR="00370987" w:rsidRPr="00C93F36" w:rsidRDefault="00370987" w:rsidP="00C93F36">
            <w:pPr>
              <w:pStyle w:val="Tabletext0"/>
            </w:pPr>
            <w:r w:rsidRPr="00C93F36">
              <w:t>22/10/2022</w:t>
            </w:r>
          </w:p>
        </w:tc>
        <w:tc>
          <w:tcPr>
            <w:tcW w:w="0" w:type="auto"/>
            <w:vAlign w:val="center"/>
          </w:tcPr>
          <w:p w14:paraId="7CA51F7F" w14:textId="45476639" w:rsidR="00370987" w:rsidRPr="00C93F36" w:rsidRDefault="00370987" w:rsidP="00C93F36">
            <w:pPr>
              <w:pStyle w:val="Tabletext0"/>
            </w:pPr>
            <w:r w:rsidRPr="00C93F36">
              <w:t>Ryan Cyan and Tammy White</w:t>
            </w:r>
          </w:p>
        </w:tc>
        <w:tc>
          <w:tcPr>
            <w:tcW w:w="0" w:type="auto"/>
            <w:vAlign w:val="center"/>
          </w:tcPr>
          <w:p w14:paraId="65B636E2" w14:textId="77777777" w:rsidR="00370987" w:rsidRPr="00C93F36" w:rsidRDefault="00370987" w:rsidP="00C93F36">
            <w:pPr>
              <w:pStyle w:val="Tabletext0"/>
            </w:pPr>
          </w:p>
        </w:tc>
      </w:tr>
      <w:tr w:rsidR="00190503" w:rsidRPr="003D6471" w14:paraId="55E01C67" w14:textId="77777777" w:rsidTr="002634A6">
        <w:trPr>
          <w:tblHeader/>
        </w:trPr>
        <w:tc>
          <w:tcPr>
            <w:tcW w:w="0" w:type="auto"/>
            <w:vMerge/>
            <w:vAlign w:val="center"/>
          </w:tcPr>
          <w:p w14:paraId="48C2C87B" w14:textId="77777777" w:rsidR="00370987" w:rsidRPr="003D6471" w:rsidRDefault="00370987" w:rsidP="002634A6"/>
        </w:tc>
        <w:tc>
          <w:tcPr>
            <w:tcW w:w="0" w:type="auto"/>
            <w:vAlign w:val="center"/>
          </w:tcPr>
          <w:p w14:paraId="7391EFFF" w14:textId="49F0B53D" w:rsidR="00370987" w:rsidRPr="00C93F36" w:rsidRDefault="00370987" w:rsidP="00C93F36">
            <w:pPr>
              <w:pStyle w:val="Tabletext0"/>
            </w:pPr>
            <w:r w:rsidRPr="00C93F36">
              <w:t>Work out skills and resources required for the event. Contact personnel who would be required for the expo (Rodney to select two other team members)</w:t>
            </w:r>
          </w:p>
        </w:tc>
        <w:tc>
          <w:tcPr>
            <w:tcW w:w="0" w:type="auto"/>
            <w:gridSpan w:val="2"/>
          </w:tcPr>
          <w:p w14:paraId="40B0F742" w14:textId="223A4CF8" w:rsidR="00370987" w:rsidRPr="00C93F36" w:rsidRDefault="00370987" w:rsidP="00C93F36">
            <w:pPr>
              <w:pStyle w:val="Tabletext0"/>
            </w:pPr>
            <w:r w:rsidRPr="00C93F36">
              <w:t>20/10/2022</w:t>
            </w:r>
          </w:p>
        </w:tc>
        <w:tc>
          <w:tcPr>
            <w:tcW w:w="0" w:type="auto"/>
            <w:vAlign w:val="center"/>
          </w:tcPr>
          <w:p w14:paraId="600A6EEC" w14:textId="79E9AE47" w:rsidR="00370987" w:rsidRPr="00C93F36" w:rsidRDefault="00370987" w:rsidP="00C93F36">
            <w:pPr>
              <w:pStyle w:val="Tabletext0"/>
            </w:pPr>
            <w:r w:rsidRPr="00C93F36">
              <w:t>Ryan Cyan and Tammy White</w:t>
            </w:r>
          </w:p>
        </w:tc>
        <w:tc>
          <w:tcPr>
            <w:tcW w:w="0" w:type="auto"/>
            <w:vAlign w:val="center"/>
          </w:tcPr>
          <w:p w14:paraId="0B4E4CAC" w14:textId="77777777" w:rsidR="00370987" w:rsidRPr="00C93F36" w:rsidRDefault="00370987" w:rsidP="00C93F36">
            <w:pPr>
              <w:pStyle w:val="Tabletext0"/>
            </w:pPr>
          </w:p>
        </w:tc>
      </w:tr>
      <w:tr w:rsidR="00190503" w:rsidRPr="003D6471" w14:paraId="46E06E55" w14:textId="77777777" w:rsidTr="002634A6">
        <w:trPr>
          <w:tblHeader/>
        </w:trPr>
        <w:tc>
          <w:tcPr>
            <w:tcW w:w="0" w:type="auto"/>
            <w:vMerge/>
            <w:vAlign w:val="center"/>
          </w:tcPr>
          <w:p w14:paraId="11AE84EC" w14:textId="77777777" w:rsidR="00370987" w:rsidRPr="003D6471" w:rsidRDefault="00370987" w:rsidP="002634A6"/>
        </w:tc>
        <w:tc>
          <w:tcPr>
            <w:tcW w:w="0" w:type="auto"/>
            <w:vAlign w:val="center"/>
          </w:tcPr>
          <w:p w14:paraId="6F2DFB9E" w14:textId="52D2919F" w:rsidR="00370987" w:rsidRPr="00C93F36" w:rsidRDefault="00370987" w:rsidP="00C93F36">
            <w:pPr>
              <w:pStyle w:val="Tabletext0"/>
            </w:pPr>
            <w:r w:rsidRPr="00C93F36">
              <w:t>Event team meeting to discuss outcomes, requirements, budgets and expectations</w:t>
            </w:r>
          </w:p>
        </w:tc>
        <w:tc>
          <w:tcPr>
            <w:tcW w:w="0" w:type="auto"/>
            <w:gridSpan w:val="2"/>
          </w:tcPr>
          <w:p w14:paraId="521ACAD8" w14:textId="57BBA8F2" w:rsidR="00370987" w:rsidRPr="00C93F36" w:rsidRDefault="00370987" w:rsidP="00C93F36">
            <w:pPr>
              <w:pStyle w:val="Tabletext0"/>
            </w:pPr>
            <w:r w:rsidRPr="00C93F36">
              <w:t>23/10/2022</w:t>
            </w:r>
          </w:p>
        </w:tc>
        <w:tc>
          <w:tcPr>
            <w:tcW w:w="0" w:type="auto"/>
            <w:vAlign w:val="center"/>
          </w:tcPr>
          <w:p w14:paraId="68E4906A" w14:textId="7FC22F91" w:rsidR="00370987" w:rsidRPr="00C93F36" w:rsidRDefault="00370987" w:rsidP="00C93F36">
            <w:pPr>
              <w:pStyle w:val="Tabletext0"/>
            </w:pPr>
            <w:r w:rsidRPr="00C93F36">
              <w:t>Ryan Cyan, team members, Lindy Lee and Tammy White</w:t>
            </w:r>
          </w:p>
        </w:tc>
        <w:tc>
          <w:tcPr>
            <w:tcW w:w="0" w:type="auto"/>
            <w:vAlign w:val="center"/>
          </w:tcPr>
          <w:p w14:paraId="23852B72" w14:textId="77777777" w:rsidR="00370987" w:rsidRPr="00C93F36" w:rsidRDefault="00370987" w:rsidP="00C93F36">
            <w:pPr>
              <w:pStyle w:val="Tabletext0"/>
            </w:pPr>
          </w:p>
        </w:tc>
      </w:tr>
      <w:tr w:rsidR="00190503" w:rsidRPr="003D6471" w14:paraId="7A8BBD6A" w14:textId="77777777" w:rsidTr="002634A6">
        <w:trPr>
          <w:tblHeader/>
        </w:trPr>
        <w:tc>
          <w:tcPr>
            <w:tcW w:w="0" w:type="auto"/>
            <w:vMerge/>
            <w:vAlign w:val="center"/>
          </w:tcPr>
          <w:p w14:paraId="603C8717" w14:textId="77777777" w:rsidR="00190503" w:rsidRPr="003D6471" w:rsidRDefault="00190503" w:rsidP="00370987"/>
        </w:tc>
        <w:tc>
          <w:tcPr>
            <w:tcW w:w="0" w:type="auto"/>
          </w:tcPr>
          <w:p w14:paraId="0D175EB1" w14:textId="5F33C753" w:rsidR="00190503" w:rsidRPr="00C93F36" w:rsidRDefault="00190503" w:rsidP="00C93F36">
            <w:pPr>
              <w:pStyle w:val="Tabletext0"/>
            </w:pPr>
            <w:r w:rsidRPr="00C93F36">
              <w:t xml:space="preserve">Marketing action plan for approval </w:t>
            </w:r>
          </w:p>
        </w:tc>
        <w:tc>
          <w:tcPr>
            <w:tcW w:w="0" w:type="auto"/>
            <w:gridSpan w:val="2"/>
          </w:tcPr>
          <w:p w14:paraId="54985DE7" w14:textId="7816516B" w:rsidR="00190503" w:rsidRPr="00C93F36" w:rsidRDefault="00190503" w:rsidP="00C93F36">
            <w:pPr>
              <w:pStyle w:val="Tabletext0"/>
            </w:pPr>
            <w:r w:rsidRPr="00C93F36">
              <w:t>23/10/2022</w:t>
            </w:r>
          </w:p>
        </w:tc>
        <w:tc>
          <w:tcPr>
            <w:tcW w:w="0" w:type="auto"/>
          </w:tcPr>
          <w:p w14:paraId="74574A32" w14:textId="5840CDA4" w:rsidR="00190503" w:rsidRPr="00C93F36" w:rsidRDefault="00190503" w:rsidP="00C93F36">
            <w:pPr>
              <w:pStyle w:val="Tabletext0"/>
            </w:pPr>
            <w:r w:rsidRPr="00C93F36">
              <w:t>Ryan Cyan and Tammy White to Lindy Lee and Roman Brown</w:t>
            </w:r>
          </w:p>
        </w:tc>
        <w:tc>
          <w:tcPr>
            <w:tcW w:w="0" w:type="auto"/>
          </w:tcPr>
          <w:p w14:paraId="53C653DA" w14:textId="77777777" w:rsidR="00190503" w:rsidRPr="00C93F36" w:rsidRDefault="00190503" w:rsidP="00C93F36">
            <w:pPr>
              <w:pStyle w:val="Tabletext0"/>
            </w:pPr>
          </w:p>
        </w:tc>
      </w:tr>
      <w:tr w:rsidR="00190503" w:rsidRPr="003D6471" w14:paraId="31D0AADD" w14:textId="77777777" w:rsidTr="002634A6">
        <w:trPr>
          <w:tblHeader/>
        </w:trPr>
        <w:tc>
          <w:tcPr>
            <w:tcW w:w="0" w:type="auto"/>
            <w:vMerge/>
            <w:vAlign w:val="center"/>
          </w:tcPr>
          <w:p w14:paraId="4EE645D5" w14:textId="77777777" w:rsidR="00370987" w:rsidRPr="003D6471" w:rsidRDefault="00370987" w:rsidP="00370987"/>
        </w:tc>
        <w:tc>
          <w:tcPr>
            <w:tcW w:w="0" w:type="auto"/>
          </w:tcPr>
          <w:p w14:paraId="7311DA69" w14:textId="13D153F2" w:rsidR="00370987" w:rsidRPr="00C93F36" w:rsidRDefault="00370987" w:rsidP="00C93F36">
            <w:pPr>
              <w:pStyle w:val="Tabletext0"/>
            </w:pPr>
            <w:r w:rsidRPr="00C93F36">
              <w:t>Order brochures, pamphlets and marketing materials to be published using MPower108 style guides and marketing resources</w:t>
            </w:r>
          </w:p>
        </w:tc>
        <w:tc>
          <w:tcPr>
            <w:tcW w:w="0" w:type="auto"/>
            <w:gridSpan w:val="2"/>
          </w:tcPr>
          <w:p w14:paraId="0EF4ECC7" w14:textId="293EB4F8" w:rsidR="00370987" w:rsidRPr="00C93F36" w:rsidRDefault="00370987" w:rsidP="00C93F36">
            <w:pPr>
              <w:pStyle w:val="Tabletext0"/>
            </w:pPr>
            <w:r w:rsidRPr="00C93F36">
              <w:t>23/10/2022</w:t>
            </w:r>
          </w:p>
        </w:tc>
        <w:tc>
          <w:tcPr>
            <w:tcW w:w="0" w:type="auto"/>
          </w:tcPr>
          <w:p w14:paraId="652C40DE" w14:textId="4B41452F" w:rsidR="00370987" w:rsidRPr="00C93F36" w:rsidRDefault="00370987" w:rsidP="00C93F36">
            <w:pPr>
              <w:pStyle w:val="Tabletext0"/>
            </w:pPr>
            <w:r w:rsidRPr="00C93F36">
              <w:t>Rodney Cyan and Lindy lee</w:t>
            </w:r>
          </w:p>
        </w:tc>
        <w:tc>
          <w:tcPr>
            <w:tcW w:w="0" w:type="auto"/>
          </w:tcPr>
          <w:p w14:paraId="6DC175CA" w14:textId="77777777" w:rsidR="00370987" w:rsidRPr="00C93F36" w:rsidRDefault="00370987" w:rsidP="00C93F36">
            <w:pPr>
              <w:pStyle w:val="Tabletext0"/>
            </w:pPr>
          </w:p>
        </w:tc>
      </w:tr>
      <w:tr w:rsidR="00190503" w:rsidRPr="003D6471" w14:paraId="6E95DAAA" w14:textId="77777777" w:rsidTr="002634A6">
        <w:trPr>
          <w:tblHeader/>
        </w:trPr>
        <w:tc>
          <w:tcPr>
            <w:tcW w:w="0" w:type="auto"/>
            <w:vMerge/>
            <w:vAlign w:val="center"/>
          </w:tcPr>
          <w:p w14:paraId="2AF59C61" w14:textId="77777777" w:rsidR="00370987" w:rsidRPr="003D6471" w:rsidRDefault="00370987" w:rsidP="002634A6"/>
        </w:tc>
        <w:tc>
          <w:tcPr>
            <w:tcW w:w="0" w:type="auto"/>
            <w:vAlign w:val="center"/>
          </w:tcPr>
          <w:p w14:paraId="2B7D057D" w14:textId="34492FA2" w:rsidR="00370987" w:rsidRPr="00C93F36" w:rsidRDefault="00370987" w:rsidP="00C93F36">
            <w:pPr>
              <w:pStyle w:val="Tabletext0"/>
            </w:pPr>
            <w:r w:rsidRPr="00C93F36">
              <w:t xml:space="preserve">Plan the </w:t>
            </w:r>
            <w:r w:rsidR="00636D5F" w:rsidRPr="00C93F36">
              <w:t>exhibition stand and services</w:t>
            </w:r>
          </w:p>
        </w:tc>
        <w:tc>
          <w:tcPr>
            <w:tcW w:w="0" w:type="auto"/>
            <w:gridSpan w:val="2"/>
          </w:tcPr>
          <w:p w14:paraId="7648547D" w14:textId="424455CA" w:rsidR="00370987" w:rsidRPr="00C93F36" w:rsidRDefault="00370987" w:rsidP="00C93F36">
            <w:pPr>
              <w:pStyle w:val="Tabletext0"/>
            </w:pPr>
            <w:r w:rsidRPr="00C93F36">
              <w:t>27/10/2022</w:t>
            </w:r>
          </w:p>
        </w:tc>
        <w:tc>
          <w:tcPr>
            <w:tcW w:w="0" w:type="auto"/>
            <w:vAlign w:val="center"/>
          </w:tcPr>
          <w:p w14:paraId="4FDE3592" w14:textId="751AA4D8" w:rsidR="00370987" w:rsidRPr="00C93F36" w:rsidRDefault="00370987" w:rsidP="00C93F36">
            <w:pPr>
              <w:pStyle w:val="Tabletext0"/>
            </w:pPr>
            <w:r w:rsidRPr="00C93F36">
              <w:t>Ryan Cyan and Tammy White</w:t>
            </w:r>
          </w:p>
        </w:tc>
        <w:tc>
          <w:tcPr>
            <w:tcW w:w="0" w:type="auto"/>
            <w:vAlign w:val="center"/>
          </w:tcPr>
          <w:p w14:paraId="1ABA0D1D" w14:textId="77777777" w:rsidR="00370987" w:rsidRPr="00C93F36" w:rsidRDefault="00370987" w:rsidP="00C93F36">
            <w:pPr>
              <w:pStyle w:val="Tabletext0"/>
            </w:pPr>
          </w:p>
        </w:tc>
      </w:tr>
      <w:tr w:rsidR="00190503" w:rsidRPr="003D6471" w14:paraId="6022798B" w14:textId="77777777" w:rsidTr="002634A6">
        <w:trPr>
          <w:tblHeader/>
        </w:trPr>
        <w:tc>
          <w:tcPr>
            <w:tcW w:w="0" w:type="auto"/>
            <w:vMerge/>
            <w:vAlign w:val="center"/>
          </w:tcPr>
          <w:p w14:paraId="05F29064" w14:textId="77777777" w:rsidR="00370987" w:rsidRPr="003D6471" w:rsidRDefault="00370987" w:rsidP="002634A6"/>
        </w:tc>
        <w:tc>
          <w:tcPr>
            <w:tcW w:w="0" w:type="auto"/>
            <w:vAlign w:val="center"/>
          </w:tcPr>
          <w:p w14:paraId="4599FDB5" w14:textId="69560302" w:rsidR="00370987" w:rsidRPr="00C93F36" w:rsidRDefault="00370987" w:rsidP="00C93F36">
            <w:pPr>
              <w:pStyle w:val="Tabletext0"/>
            </w:pPr>
            <w:r w:rsidRPr="00C93F36">
              <w:t>Training on MPower108 services and presentations</w:t>
            </w:r>
          </w:p>
        </w:tc>
        <w:tc>
          <w:tcPr>
            <w:tcW w:w="0" w:type="auto"/>
            <w:gridSpan w:val="2"/>
          </w:tcPr>
          <w:p w14:paraId="3FA6D721" w14:textId="75BB59B3" w:rsidR="00370987" w:rsidRPr="00C93F36" w:rsidRDefault="00190503" w:rsidP="00C93F36">
            <w:pPr>
              <w:pStyle w:val="Tabletext0"/>
            </w:pPr>
            <w:r w:rsidRPr="00C93F36">
              <w:t>1/11/2022</w:t>
            </w:r>
          </w:p>
        </w:tc>
        <w:tc>
          <w:tcPr>
            <w:tcW w:w="0" w:type="auto"/>
            <w:vAlign w:val="center"/>
          </w:tcPr>
          <w:p w14:paraId="7E97E6AD" w14:textId="23BE4D9A" w:rsidR="00370987" w:rsidRPr="00C93F36" w:rsidRDefault="00370987" w:rsidP="00C93F36">
            <w:pPr>
              <w:pStyle w:val="Tabletext0"/>
            </w:pPr>
            <w:r w:rsidRPr="00C93F36">
              <w:t>Ryan Cyan, team members Tammy White</w:t>
            </w:r>
          </w:p>
        </w:tc>
        <w:tc>
          <w:tcPr>
            <w:tcW w:w="0" w:type="auto"/>
            <w:vAlign w:val="center"/>
          </w:tcPr>
          <w:p w14:paraId="247964F3" w14:textId="77777777" w:rsidR="00370987" w:rsidRPr="00C93F36" w:rsidRDefault="00370987" w:rsidP="00C93F36">
            <w:pPr>
              <w:pStyle w:val="Tabletext0"/>
            </w:pPr>
          </w:p>
        </w:tc>
      </w:tr>
      <w:tr w:rsidR="00190503" w:rsidRPr="003D6471" w14:paraId="71500427" w14:textId="77777777" w:rsidTr="002634A6">
        <w:trPr>
          <w:tblHeader/>
        </w:trPr>
        <w:tc>
          <w:tcPr>
            <w:tcW w:w="0" w:type="auto"/>
            <w:vMerge/>
          </w:tcPr>
          <w:p w14:paraId="259DBD56" w14:textId="77777777" w:rsidR="00370987" w:rsidRPr="003D6471" w:rsidRDefault="00370987" w:rsidP="002634A6"/>
        </w:tc>
        <w:tc>
          <w:tcPr>
            <w:tcW w:w="0" w:type="auto"/>
            <w:vAlign w:val="center"/>
          </w:tcPr>
          <w:p w14:paraId="2F755F0A" w14:textId="1A99B9D1" w:rsidR="00370987" w:rsidRPr="00C93F36" w:rsidRDefault="00370987" w:rsidP="00C93F36">
            <w:pPr>
              <w:pStyle w:val="Tabletext0"/>
            </w:pPr>
          </w:p>
        </w:tc>
        <w:tc>
          <w:tcPr>
            <w:tcW w:w="0" w:type="auto"/>
            <w:gridSpan w:val="2"/>
          </w:tcPr>
          <w:p w14:paraId="44CBD175" w14:textId="32D7C47D" w:rsidR="00370987" w:rsidRPr="00C93F36" w:rsidRDefault="00370987" w:rsidP="00C93F36">
            <w:pPr>
              <w:pStyle w:val="Tabletext0"/>
            </w:pPr>
          </w:p>
        </w:tc>
        <w:tc>
          <w:tcPr>
            <w:tcW w:w="0" w:type="auto"/>
            <w:vAlign w:val="center"/>
          </w:tcPr>
          <w:p w14:paraId="5A2F52A3" w14:textId="2CC59451" w:rsidR="00370987" w:rsidRPr="00C93F36" w:rsidRDefault="00370987" w:rsidP="00C93F36">
            <w:pPr>
              <w:pStyle w:val="Tabletext0"/>
            </w:pPr>
          </w:p>
        </w:tc>
        <w:tc>
          <w:tcPr>
            <w:tcW w:w="0" w:type="auto"/>
            <w:vAlign w:val="center"/>
          </w:tcPr>
          <w:p w14:paraId="64822EF3" w14:textId="77777777" w:rsidR="00370987" w:rsidRPr="00C93F36" w:rsidRDefault="00370987" w:rsidP="00C93F36">
            <w:pPr>
              <w:pStyle w:val="Tabletext0"/>
            </w:pPr>
          </w:p>
        </w:tc>
      </w:tr>
      <w:tr w:rsidR="00190503" w:rsidRPr="003D6471" w14:paraId="7E4D69DE" w14:textId="77777777" w:rsidTr="002634A6">
        <w:trPr>
          <w:tblHeader/>
        </w:trPr>
        <w:tc>
          <w:tcPr>
            <w:tcW w:w="0" w:type="auto"/>
            <w:vMerge/>
            <w:vAlign w:val="center"/>
          </w:tcPr>
          <w:p w14:paraId="25BC513E" w14:textId="77777777" w:rsidR="00370987" w:rsidRPr="003D6471" w:rsidRDefault="00370987" w:rsidP="002634A6"/>
        </w:tc>
        <w:tc>
          <w:tcPr>
            <w:tcW w:w="0" w:type="auto"/>
            <w:vAlign w:val="center"/>
          </w:tcPr>
          <w:p w14:paraId="270F8B61" w14:textId="11F287EE" w:rsidR="00370987" w:rsidRPr="00C93F36" w:rsidRDefault="00370987" w:rsidP="00C93F36">
            <w:pPr>
              <w:pStyle w:val="Tabletext0"/>
            </w:pPr>
            <w:r w:rsidRPr="00C93F36">
              <w:t>Carry Out Pre-Event Marketing</w:t>
            </w:r>
            <w:r w:rsidR="00190503" w:rsidRPr="00C93F36">
              <w:t xml:space="preserve"> via emails and social media for MPower108</w:t>
            </w:r>
          </w:p>
          <w:p w14:paraId="448581C7" w14:textId="77777777" w:rsidR="00370987" w:rsidRPr="00C93F36" w:rsidRDefault="00370987" w:rsidP="00C93F36">
            <w:pPr>
              <w:pStyle w:val="Tabletext0"/>
            </w:pPr>
          </w:p>
        </w:tc>
        <w:tc>
          <w:tcPr>
            <w:tcW w:w="0" w:type="auto"/>
            <w:gridSpan w:val="2"/>
          </w:tcPr>
          <w:p w14:paraId="50D0895B" w14:textId="6EB5D5B1" w:rsidR="00370987" w:rsidRPr="00C93F36" w:rsidRDefault="00190503" w:rsidP="00C93F36">
            <w:pPr>
              <w:pStyle w:val="Tabletext0"/>
            </w:pPr>
            <w:r w:rsidRPr="00C93F36">
              <w:t>23/11/2022</w:t>
            </w:r>
          </w:p>
        </w:tc>
        <w:tc>
          <w:tcPr>
            <w:tcW w:w="0" w:type="auto"/>
          </w:tcPr>
          <w:p w14:paraId="6B324EA2" w14:textId="562C36E4" w:rsidR="00370987" w:rsidRPr="00C93F36" w:rsidRDefault="00190503" w:rsidP="00C93F36">
            <w:pPr>
              <w:pStyle w:val="Tabletext0"/>
            </w:pPr>
            <w:r w:rsidRPr="00C93F36">
              <w:t>Ryan Cyan and Tammy White and Lindy Lee</w:t>
            </w:r>
          </w:p>
        </w:tc>
        <w:tc>
          <w:tcPr>
            <w:tcW w:w="0" w:type="auto"/>
          </w:tcPr>
          <w:p w14:paraId="03FF903F" w14:textId="77777777" w:rsidR="00370987" w:rsidRPr="00C93F36" w:rsidRDefault="00370987" w:rsidP="00C93F36">
            <w:pPr>
              <w:pStyle w:val="Tabletext0"/>
            </w:pPr>
          </w:p>
        </w:tc>
      </w:tr>
      <w:tr w:rsidR="00190503" w:rsidRPr="003D6471" w14:paraId="4174DEA5" w14:textId="77777777" w:rsidTr="002634A6">
        <w:trPr>
          <w:tblHeader/>
        </w:trPr>
        <w:tc>
          <w:tcPr>
            <w:tcW w:w="0" w:type="auto"/>
            <w:vMerge/>
            <w:vAlign w:val="center"/>
          </w:tcPr>
          <w:p w14:paraId="7AE3778F" w14:textId="77777777" w:rsidR="00370987" w:rsidRPr="003D6471" w:rsidRDefault="00370987" w:rsidP="002634A6"/>
        </w:tc>
        <w:tc>
          <w:tcPr>
            <w:tcW w:w="0" w:type="auto"/>
            <w:vAlign w:val="center"/>
          </w:tcPr>
          <w:p w14:paraId="036EAA5B" w14:textId="7481A03B" w:rsidR="00370987" w:rsidRPr="00C93F36" w:rsidRDefault="00190503" w:rsidP="00C93F36">
            <w:pPr>
              <w:pStyle w:val="Tabletext0"/>
            </w:pPr>
            <w:r w:rsidRPr="00C93F36">
              <w:t>Create a feedback survey, checklist, review and follow up plan</w:t>
            </w:r>
          </w:p>
        </w:tc>
        <w:tc>
          <w:tcPr>
            <w:tcW w:w="0" w:type="auto"/>
            <w:gridSpan w:val="2"/>
          </w:tcPr>
          <w:p w14:paraId="478A0CD8" w14:textId="254BF5BA" w:rsidR="00370987" w:rsidRPr="00C93F36" w:rsidRDefault="00190503" w:rsidP="00C93F36">
            <w:pPr>
              <w:pStyle w:val="Tabletext0"/>
            </w:pPr>
            <w:r w:rsidRPr="00C93F36">
              <w:t>1-15 November 2022</w:t>
            </w:r>
          </w:p>
        </w:tc>
        <w:tc>
          <w:tcPr>
            <w:tcW w:w="0" w:type="auto"/>
          </w:tcPr>
          <w:p w14:paraId="161BA59E" w14:textId="1A9DFFAB" w:rsidR="00370987" w:rsidRPr="00C93F36" w:rsidRDefault="00190503" w:rsidP="00C93F36">
            <w:pPr>
              <w:pStyle w:val="Tabletext0"/>
            </w:pPr>
            <w:r w:rsidRPr="00C93F36">
              <w:t>Ryan Cyan and Tammy White and Lindy Lee</w:t>
            </w:r>
          </w:p>
        </w:tc>
        <w:tc>
          <w:tcPr>
            <w:tcW w:w="0" w:type="auto"/>
          </w:tcPr>
          <w:p w14:paraId="3DAD6E7F" w14:textId="77777777" w:rsidR="00370987" w:rsidRPr="00C93F36" w:rsidRDefault="00370987" w:rsidP="00C93F36">
            <w:pPr>
              <w:pStyle w:val="Tabletext0"/>
            </w:pPr>
          </w:p>
        </w:tc>
      </w:tr>
      <w:tr w:rsidR="00190503" w:rsidRPr="003D6471" w14:paraId="36D00D68" w14:textId="77777777" w:rsidTr="002634A6">
        <w:trPr>
          <w:tblHeader/>
        </w:trPr>
        <w:tc>
          <w:tcPr>
            <w:tcW w:w="0" w:type="auto"/>
            <w:vMerge/>
            <w:vAlign w:val="center"/>
          </w:tcPr>
          <w:p w14:paraId="3B8E37FC" w14:textId="77777777" w:rsidR="00370987" w:rsidRPr="003D6471" w:rsidRDefault="00370987" w:rsidP="002634A6"/>
        </w:tc>
        <w:tc>
          <w:tcPr>
            <w:tcW w:w="0" w:type="auto"/>
            <w:vAlign w:val="center"/>
          </w:tcPr>
          <w:p w14:paraId="5A06826E" w14:textId="29236954" w:rsidR="00370987" w:rsidRPr="00C93F36" w:rsidRDefault="00190503" w:rsidP="00C93F36">
            <w:pPr>
              <w:pStyle w:val="Tabletext0"/>
            </w:pPr>
            <w:r w:rsidRPr="00C93F36">
              <w:t>Attend the expo and represent MPower108</w:t>
            </w:r>
          </w:p>
        </w:tc>
        <w:tc>
          <w:tcPr>
            <w:tcW w:w="0" w:type="auto"/>
            <w:gridSpan w:val="2"/>
          </w:tcPr>
          <w:p w14:paraId="46C6A587" w14:textId="09DB5684" w:rsidR="00370987" w:rsidRPr="00C93F36" w:rsidRDefault="00190503" w:rsidP="00C93F36">
            <w:pPr>
              <w:pStyle w:val="Tabletext0"/>
            </w:pPr>
            <w:r w:rsidRPr="00C93F36">
              <w:t>30/11/2022</w:t>
            </w:r>
          </w:p>
        </w:tc>
        <w:tc>
          <w:tcPr>
            <w:tcW w:w="0" w:type="auto"/>
          </w:tcPr>
          <w:p w14:paraId="4DC917A4" w14:textId="1AC7225B" w:rsidR="00370987" w:rsidRPr="00C93F36" w:rsidRDefault="00190503" w:rsidP="00C93F36">
            <w:pPr>
              <w:pStyle w:val="Tabletext0"/>
            </w:pPr>
            <w:r w:rsidRPr="00C93F36">
              <w:t>Ryan Cyan, team members</w:t>
            </w:r>
          </w:p>
        </w:tc>
        <w:tc>
          <w:tcPr>
            <w:tcW w:w="0" w:type="auto"/>
          </w:tcPr>
          <w:p w14:paraId="369CC220" w14:textId="77777777" w:rsidR="00370987" w:rsidRPr="00C93F36" w:rsidRDefault="00370987" w:rsidP="00C93F36">
            <w:pPr>
              <w:pStyle w:val="Tabletext0"/>
            </w:pPr>
          </w:p>
        </w:tc>
      </w:tr>
      <w:tr w:rsidR="00190503" w:rsidRPr="003D6471" w14:paraId="55BFAD41" w14:textId="77777777" w:rsidTr="002634A6">
        <w:trPr>
          <w:tblHeader/>
        </w:trPr>
        <w:tc>
          <w:tcPr>
            <w:tcW w:w="0" w:type="auto"/>
            <w:vMerge w:val="restart"/>
            <w:vAlign w:val="center"/>
          </w:tcPr>
          <w:p w14:paraId="6EEA5632" w14:textId="77777777" w:rsidR="00190503" w:rsidRPr="003D6471" w:rsidRDefault="00190503" w:rsidP="002634A6"/>
        </w:tc>
        <w:tc>
          <w:tcPr>
            <w:tcW w:w="0" w:type="auto"/>
            <w:vAlign w:val="center"/>
          </w:tcPr>
          <w:p w14:paraId="2EF9A61D" w14:textId="60913349" w:rsidR="00190503" w:rsidRPr="00C93F36" w:rsidRDefault="00190503" w:rsidP="00C93F36">
            <w:pPr>
              <w:pStyle w:val="Tabletext0"/>
            </w:pPr>
            <w:r w:rsidRPr="00C93F36">
              <w:t>Compile and review feedback surveys along with review of the marketing action plan</w:t>
            </w:r>
          </w:p>
        </w:tc>
        <w:tc>
          <w:tcPr>
            <w:tcW w:w="0" w:type="auto"/>
            <w:gridSpan w:val="2"/>
          </w:tcPr>
          <w:p w14:paraId="3A667A61" w14:textId="330EEEE9" w:rsidR="00190503" w:rsidRPr="00C93F36" w:rsidRDefault="00190503" w:rsidP="00C93F36">
            <w:pPr>
              <w:pStyle w:val="Tabletext0"/>
            </w:pPr>
            <w:r w:rsidRPr="00C93F36">
              <w:t>5/12/2022</w:t>
            </w:r>
          </w:p>
        </w:tc>
        <w:tc>
          <w:tcPr>
            <w:tcW w:w="0" w:type="auto"/>
          </w:tcPr>
          <w:p w14:paraId="0871BEE6" w14:textId="3E3CF597" w:rsidR="00190503" w:rsidRPr="00C93F36" w:rsidRDefault="00190503" w:rsidP="00C93F36">
            <w:pPr>
              <w:pStyle w:val="Tabletext0"/>
            </w:pPr>
            <w:r w:rsidRPr="00C93F36">
              <w:t>Ryan Cyan, team members to Tammy white and Roman Brown</w:t>
            </w:r>
          </w:p>
        </w:tc>
        <w:tc>
          <w:tcPr>
            <w:tcW w:w="0" w:type="auto"/>
          </w:tcPr>
          <w:p w14:paraId="0EB52100" w14:textId="77777777" w:rsidR="00190503" w:rsidRPr="00C93F36" w:rsidRDefault="00190503" w:rsidP="00C93F36">
            <w:pPr>
              <w:pStyle w:val="Tabletext0"/>
            </w:pPr>
          </w:p>
        </w:tc>
      </w:tr>
      <w:tr w:rsidR="00190503" w:rsidRPr="003D6471" w14:paraId="6A49E020" w14:textId="77777777" w:rsidTr="002634A6">
        <w:trPr>
          <w:tblHeader/>
        </w:trPr>
        <w:tc>
          <w:tcPr>
            <w:tcW w:w="0" w:type="auto"/>
            <w:vMerge/>
            <w:vAlign w:val="center"/>
          </w:tcPr>
          <w:p w14:paraId="4543BF6F" w14:textId="77777777" w:rsidR="00190503" w:rsidRPr="003D6471" w:rsidRDefault="00190503" w:rsidP="002634A6"/>
        </w:tc>
        <w:tc>
          <w:tcPr>
            <w:tcW w:w="0" w:type="auto"/>
            <w:vAlign w:val="center"/>
          </w:tcPr>
          <w:p w14:paraId="5313E3A8" w14:textId="5D6ADD37" w:rsidR="00190503" w:rsidRPr="00C93F36" w:rsidRDefault="00190503" w:rsidP="00C93F36">
            <w:pPr>
              <w:pStyle w:val="Tabletext0"/>
            </w:pPr>
            <w:r w:rsidRPr="00C93F36">
              <w:t>Send a report regarding marketing events and performance outcomes</w:t>
            </w:r>
          </w:p>
        </w:tc>
        <w:tc>
          <w:tcPr>
            <w:tcW w:w="0" w:type="auto"/>
            <w:gridSpan w:val="2"/>
          </w:tcPr>
          <w:p w14:paraId="3D11982C" w14:textId="5B679808" w:rsidR="00190503" w:rsidRPr="00C93F36" w:rsidRDefault="00190503" w:rsidP="00C93F36">
            <w:pPr>
              <w:pStyle w:val="Tabletext0"/>
            </w:pPr>
            <w:r w:rsidRPr="00C93F36">
              <w:t>30/12/2022</w:t>
            </w:r>
          </w:p>
        </w:tc>
        <w:tc>
          <w:tcPr>
            <w:tcW w:w="0" w:type="auto"/>
          </w:tcPr>
          <w:p w14:paraId="6707984A" w14:textId="167EEBC3" w:rsidR="00190503" w:rsidRPr="00C93F36" w:rsidRDefault="00190503" w:rsidP="00C93F36">
            <w:pPr>
              <w:pStyle w:val="Tabletext0"/>
            </w:pPr>
            <w:r w:rsidRPr="00C93F36">
              <w:t>Ryan Cyan, team members to Tammy white and Roman Brown</w:t>
            </w:r>
          </w:p>
        </w:tc>
        <w:tc>
          <w:tcPr>
            <w:tcW w:w="0" w:type="auto"/>
          </w:tcPr>
          <w:p w14:paraId="296A3397" w14:textId="77777777" w:rsidR="00190503" w:rsidRPr="00C93F36" w:rsidRDefault="00190503" w:rsidP="00C93F36">
            <w:pPr>
              <w:pStyle w:val="Tabletext0"/>
            </w:pPr>
          </w:p>
        </w:tc>
      </w:tr>
      <w:tr w:rsidR="00190503" w:rsidRPr="003D6471" w14:paraId="71735DF0" w14:textId="77777777" w:rsidTr="002634A6">
        <w:trPr>
          <w:tblHeader/>
        </w:trPr>
        <w:tc>
          <w:tcPr>
            <w:tcW w:w="0" w:type="auto"/>
          </w:tcPr>
          <w:p w14:paraId="669F2911" w14:textId="77777777" w:rsidR="00BE327C" w:rsidRPr="003D6471" w:rsidRDefault="00BE327C" w:rsidP="00C93F36">
            <w:pPr>
              <w:pStyle w:val="Tabletext0"/>
            </w:pPr>
            <w:r>
              <w:t>Approval:</w:t>
            </w:r>
          </w:p>
        </w:tc>
        <w:tc>
          <w:tcPr>
            <w:tcW w:w="0" w:type="auto"/>
            <w:gridSpan w:val="3"/>
          </w:tcPr>
          <w:p w14:paraId="02F76CA9" w14:textId="16286F1B" w:rsidR="00BE327C" w:rsidRPr="00C93F36" w:rsidRDefault="00BE327C" w:rsidP="00C93F36">
            <w:pPr>
              <w:pStyle w:val="Tabletext0"/>
            </w:pPr>
            <w:r w:rsidRPr="00C93F36">
              <w:t>Name:</w:t>
            </w:r>
            <w:r w:rsidR="00190503" w:rsidRPr="00C93F36">
              <w:t xml:space="preserve"> Lindy lee</w:t>
            </w:r>
          </w:p>
        </w:tc>
        <w:tc>
          <w:tcPr>
            <w:tcW w:w="0" w:type="auto"/>
          </w:tcPr>
          <w:p w14:paraId="6910500E" w14:textId="1AB42DE8" w:rsidR="00BE327C" w:rsidRPr="00C93F36" w:rsidRDefault="00190503" w:rsidP="00C93F36">
            <w:pPr>
              <w:pStyle w:val="Tabletext0"/>
            </w:pPr>
            <w:r w:rsidRPr="00C93F36">
              <w:t>20/10/2022</w:t>
            </w:r>
          </w:p>
        </w:tc>
        <w:tc>
          <w:tcPr>
            <w:tcW w:w="0" w:type="auto"/>
          </w:tcPr>
          <w:p w14:paraId="31DC1FED" w14:textId="0D51D8A1" w:rsidR="00BE327C" w:rsidRPr="00C93F36" w:rsidRDefault="00BE327C" w:rsidP="00C93F36">
            <w:pPr>
              <w:pStyle w:val="Tabletext0"/>
            </w:pPr>
            <w:r w:rsidRPr="00C93F36">
              <w:t>Signature:</w:t>
            </w:r>
          </w:p>
          <w:p w14:paraId="17F04692" w14:textId="70CC6872" w:rsidR="00190503" w:rsidRPr="00C93F36" w:rsidRDefault="00190503" w:rsidP="00C93F36">
            <w:pPr>
              <w:pStyle w:val="Tabletext0"/>
            </w:pPr>
            <w:proofErr w:type="spellStart"/>
            <w:r w:rsidRPr="00C93F36">
              <w:t>LLee</w:t>
            </w:r>
            <w:proofErr w:type="spellEnd"/>
          </w:p>
          <w:p w14:paraId="64C194B9" w14:textId="77777777" w:rsidR="00BE327C" w:rsidRPr="00C93F36" w:rsidRDefault="00BE327C" w:rsidP="00C93F36">
            <w:pPr>
              <w:pStyle w:val="Tabletext0"/>
            </w:pPr>
          </w:p>
        </w:tc>
      </w:tr>
    </w:tbl>
    <w:p w14:paraId="6183846D" w14:textId="5341132C" w:rsidR="00386C8F" w:rsidRDefault="00386C8F" w:rsidP="00386C8F">
      <w:pPr>
        <w:pStyle w:val="Heading2"/>
      </w:pPr>
      <w:r w:rsidRPr="00FB686A">
        <w:t>Illustrative example</w:t>
      </w:r>
      <w:r>
        <w:t xml:space="preserve"> –</w:t>
      </w:r>
      <w:r w:rsidRPr="00FB686A">
        <w:t xml:space="preserve"> MPower108 </w:t>
      </w:r>
      <w:r>
        <w:t>marketing your services</w:t>
      </w:r>
    </w:p>
    <w:p w14:paraId="605E3985" w14:textId="0CC82167" w:rsidR="000F1AF1" w:rsidRDefault="000F1AF1" w:rsidP="00386C8F">
      <w:r w:rsidRPr="000F1AF1">
        <w:t xml:space="preserve">The Sydney Centre Manager, Tammy White and Frontline Leader Rodney Cyan, are especially interested in improving the </w:t>
      </w:r>
      <w:r>
        <w:t>reputation for quality</w:t>
      </w:r>
      <w:r w:rsidRPr="000F1AF1">
        <w:t xml:space="preserve"> of customer service in MPower108 Sydney as there have been several challenges in this department previously.  Along with consultation with an NDIS and WHS representative, they created the </w:t>
      </w:r>
      <w:r>
        <w:t>marketing</w:t>
      </w:r>
      <w:r w:rsidRPr="000F1AF1">
        <w:t xml:space="preserve"> plan for MPower108 Sydney branch and completed an outline of the </w:t>
      </w:r>
      <w:r>
        <w:t xml:space="preserve">marketing </w:t>
      </w:r>
      <w:r w:rsidRPr="000F1AF1">
        <w:t xml:space="preserve">plan for </w:t>
      </w:r>
      <w:r>
        <w:t xml:space="preserve">the MPower108 reputation of quality </w:t>
      </w:r>
      <w:r w:rsidRPr="000F1AF1">
        <w:t>Customer service provision</w:t>
      </w:r>
      <w:r w:rsidR="008C2FC3">
        <w:t>.</w:t>
      </w:r>
      <w:r w:rsidR="007425F0">
        <w:t xml:space="preserve"> It becomes apparent for this marketing action to be most effective, Tammy and Rodney really need to investigate where the issues are with their service provision so they can focus their marketing efforts to rebrand this. They decided to conduct a SWOT analysis of the services being provided by MPower108 and where improvements can be made.</w:t>
      </w:r>
    </w:p>
    <w:p w14:paraId="57A12D0F" w14:textId="6A9A22E4" w:rsidR="00386C8F" w:rsidRDefault="00386C8F" w:rsidP="00386C8F">
      <w:pPr>
        <w:pStyle w:val="Heading2"/>
      </w:pPr>
      <w:r w:rsidRPr="00FB686A">
        <w:t>Illustrative example</w:t>
      </w:r>
      <w:r>
        <w:t xml:space="preserve"> –</w:t>
      </w:r>
      <w:r w:rsidRPr="00FB686A">
        <w:t xml:space="preserve"> MPower108 </w:t>
      </w:r>
      <w:r>
        <w:t>estimating marketing costs</w:t>
      </w:r>
    </w:p>
    <w:p w14:paraId="0B285B32" w14:textId="30F66D5E" w:rsidR="003F06BF" w:rsidRPr="00DA3F18" w:rsidRDefault="003F06BF" w:rsidP="003F06BF">
      <w:r w:rsidRPr="00DA3F18">
        <w:t xml:space="preserve">The CEO has approved a budget of </w:t>
      </w:r>
      <w:r w:rsidR="008C2FC3">
        <w:t>$</w:t>
      </w:r>
      <w:r w:rsidR="00D34787">
        <w:t>2</w:t>
      </w:r>
      <w:r w:rsidR="00AE3B02">
        <w:t>0</w:t>
      </w:r>
      <w:r w:rsidRPr="00DA3F18">
        <w:t xml:space="preserve">,000 to implement the </w:t>
      </w:r>
      <w:r>
        <w:t xml:space="preserve">marketing </w:t>
      </w:r>
      <w:r w:rsidRPr="00DA3F18">
        <w:t xml:space="preserve">action </w:t>
      </w:r>
      <w:r>
        <w:t xml:space="preserve">of </w:t>
      </w:r>
      <w:r w:rsidR="00AE3B02">
        <w:t>attending the annual Sydney Disability expo</w:t>
      </w:r>
      <w:r w:rsidR="008C2FC3">
        <w:t>,</w:t>
      </w:r>
      <w:r>
        <w:t xml:space="preserve"> aligning with the reputation</w:t>
      </w:r>
      <w:r w:rsidR="00AE3B02">
        <w:t xml:space="preserve"> and customer</w:t>
      </w:r>
      <w:r>
        <w:t xml:space="preserve"> building objectives </w:t>
      </w:r>
      <w:r w:rsidRPr="00DA3F18">
        <w:t xml:space="preserve">in the </w:t>
      </w:r>
      <w:r>
        <w:t xml:space="preserve">overall strategic </w:t>
      </w:r>
      <w:r w:rsidRPr="00DA3F18">
        <w:t xml:space="preserve">plan. </w:t>
      </w:r>
      <w:r>
        <w:t>Rodney, t</w:t>
      </w:r>
      <w:r w:rsidRPr="00DA3F18">
        <w:t xml:space="preserve">he </w:t>
      </w:r>
      <w:r>
        <w:t>Frontline Leader</w:t>
      </w:r>
      <w:r w:rsidRPr="00DA3F18">
        <w:t xml:space="preserve"> of MPower108</w:t>
      </w:r>
      <w:r w:rsidR="008C2FC3">
        <w:t>,</w:t>
      </w:r>
      <w:r w:rsidRPr="00DA3F18">
        <w:t xml:space="preserve"> has been struggling with the financial costs around implementing the action in the new </w:t>
      </w:r>
      <w:r>
        <w:t>marketing</w:t>
      </w:r>
      <w:r w:rsidRPr="00DA3F18">
        <w:t xml:space="preserve"> plan. He was able to distinguish the costs of the </w:t>
      </w:r>
      <w:r>
        <w:t>campaign</w:t>
      </w:r>
      <w:r w:rsidRPr="00DA3F18">
        <w:t xml:space="preserve"> with the help of </w:t>
      </w:r>
      <w:r>
        <w:t>Ling Lee</w:t>
      </w:r>
      <w:r w:rsidRPr="00DA3F18">
        <w:t xml:space="preserve"> the </w:t>
      </w:r>
      <w:r>
        <w:t>Marketing</w:t>
      </w:r>
      <w:r w:rsidRPr="00DA3F18">
        <w:t xml:space="preserve"> Manager as being a total cost of </w:t>
      </w:r>
      <w:r w:rsidR="00D34787" w:rsidRPr="00D34787">
        <w:t>$19850.25</w:t>
      </w:r>
      <w:r w:rsidR="00D34787">
        <w:t xml:space="preserve"> </w:t>
      </w:r>
      <w:r w:rsidRPr="00DA3F18">
        <w:t xml:space="preserve">including </w:t>
      </w:r>
      <w:r w:rsidR="00AE3B02">
        <w:t>insurance</w:t>
      </w:r>
      <w:r w:rsidR="009E240E">
        <w:t xml:space="preserve">, </w:t>
      </w:r>
      <w:r w:rsidR="00AE3B02">
        <w:t>booth hire</w:t>
      </w:r>
      <w:r w:rsidR="009E240E">
        <w:t xml:space="preserve"> and the </w:t>
      </w:r>
      <w:r w:rsidR="00AE3B02">
        <w:t xml:space="preserve">personnel </w:t>
      </w:r>
      <w:r w:rsidR="009E240E">
        <w:t xml:space="preserve">costs for </w:t>
      </w:r>
      <w:r w:rsidR="00AE3B02">
        <w:t>the day</w:t>
      </w:r>
      <w:r w:rsidR="009E240E">
        <w:t>.</w:t>
      </w:r>
      <w:r w:rsidRPr="00DA3F18">
        <w:t xml:space="preserve"> However, the </w:t>
      </w:r>
      <w:r w:rsidR="009E240E">
        <w:t>final estimates</w:t>
      </w:r>
      <w:r w:rsidRPr="00DA3F18">
        <w:t xml:space="preserve"> </w:t>
      </w:r>
      <w:r w:rsidR="009E240E">
        <w:t xml:space="preserve">are </w:t>
      </w:r>
      <w:r w:rsidR="002634A6">
        <w:t>only just inside</w:t>
      </w:r>
      <w:r w:rsidR="009E240E">
        <w:t xml:space="preserve"> of</w:t>
      </w:r>
      <w:r w:rsidRPr="00DA3F18">
        <w:t xml:space="preserve"> the budget. Rodney completes the Activity Cost Estimate sheet to demonstrate th</w:t>
      </w:r>
      <w:r w:rsidR="002634A6">
        <w:t>is</w:t>
      </w:r>
      <w:r w:rsidRPr="00DA3F18">
        <w:t xml:space="preserve"> issue in his meeting with the CEO next week. He hopes when the CEO sees the estimates he may provide some suggestions.</w:t>
      </w:r>
    </w:p>
    <w:p w14:paraId="15A90FF1" w14:textId="14EC4164" w:rsidR="00215337" w:rsidRDefault="00215337" w:rsidP="00215337">
      <w:pPr>
        <w:pStyle w:val="Caption"/>
      </w:pPr>
      <w:r>
        <w:t xml:space="preserve">Table </w:t>
      </w:r>
      <w:fldSimple w:instr=" SEQ Table \* ARABIC ">
        <w:r>
          <w:rPr>
            <w:noProof/>
          </w:rPr>
          <w:t>2</w:t>
        </w:r>
      </w:fldSimple>
      <w:r>
        <w:t>: Activity Cost Estimates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8"/>
        <w:gridCol w:w="7178"/>
      </w:tblGrid>
      <w:tr w:rsidR="003F7CEB" w14:paraId="35880506" w14:textId="77777777" w:rsidTr="003F7CEB">
        <w:trPr>
          <w:tblHeader/>
        </w:trPr>
        <w:tc>
          <w:tcPr>
            <w:tcW w:w="9016" w:type="dxa"/>
            <w:gridSpan w:val="2"/>
            <w:shd w:val="clear" w:color="auto" w:fill="E6EAF6" w:themeFill="background1"/>
          </w:tcPr>
          <w:p w14:paraId="6CEC04FB" w14:textId="26ABA66D" w:rsidR="003F7CEB" w:rsidRPr="008A39D3" w:rsidRDefault="003F7CEB" w:rsidP="003F7CEB">
            <w:pPr>
              <w:pStyle w:val="TableHeading"/>
            </w:pPr>
            <w:r w:rsidRPr="003F7CEB">
              <w:t>MPower108 Activity Cost Estimates</w:t>
            </w:r>
          </w:p>
        </w:tc>
      </w:tr>
      <w:tr w:rsidR="003F7CEB" w14:paraId="1525C0B6" w14:textId="77777777" w:rsidTr="003F7CEB">
        <w:trPr>
          <w:tblHeader/>
        </w:trPr>
        <w:tc>
          <w:tcPr>
            <w:tcW w:w="1838" w:type="dxa"/>
            <w:shd w:val="clear" w:color="auto" w:fill="E6EAF6" w:themeFill="background1"/>
          </w:tcPr>
          <w:p w14:paraId="3959A408" w14:textId="3F629A15" w:rsidR="003F7CEB" w:rsidRDefault="003F7CEB" w:rsidP="003F7CEB">
            <w:pPr>
              <w:pStyle w:val="Tabletext0"/>
            </w:pPr>
            <w:r w:rsidRPr="008A39D3">
              <w:rPr>
                <w:b/>
              </w:rPr>
              <w:t>Plan:</w:t>
            </w:r>
            <w:r w:rsidRPr="008A39D3">
              <w:t xml:space="preserve"> Exhibition at the disability expo for Sydney MPower108</w:t>
            </w:r>
          </w:p>
        </w:tc>
        <w:tc>
          <w:tcPr>
            <w:tcW w:w="7178" w:type="dxa"/>
            <w:shd w:val="clear" w:color="auto" w:fill="E6EAF6" w:themeFill="background1"/>
          </w:tcPr>
          <w:p w14:paraId="3EF697AE" w14:textId="44BDFB49" w:rsidR="003F7CEB" w:rsidRDefault="003F7CEB" w:rsidP="003F7CEB">
            <w:pPr>
              <w:pStyle w:val="Tabletext0"/>
            </w:pPr>
            <w:r w:rsidRPr="008A39D3">
              <w:rPr>
                <w:b/>
              </w:rPr>
              <w:t>Date:</w:t>
            </w:r>
            <w:r>
              <w:rPr>
                <w:b/>
              </w:rPr>
              <w:t xml:space="preserve"> </w:t>
            </w:r>
            <w:r w:rsidRPr="008A39D3">
              <w:t>xx/xx/20xx</w:t>
            </w:r>
          </w:p>
        </w:tc>
      </w:tr>
      <w:tr w:rsidR="003F7CEB" w14:paraId="7FB497FB" w14:textId="77777777" w:rsidTr="003F7CEB">
        <w:tc>
          <w:tcPr>
            <w:tcW w:w="1838" w:type="dxa"/>
            <w:shd w:val="clear" w:color="auto" w:fill="E6EAF6" w:themeFill="background1"/>
          </w:tcPr>
          <w:p w14:paraId="645EB911" w14:textId="475DE953" w:rsidR="003F7CEB" w:rsidRPr="003F7CEB" w:rsidRDefault="003F7CEB" w:rsidP="003F7CEB">
            <w:pPr>
              <w:pStyle w:val="Tabletext0"/>
              <w:rPr>
                <w:b/>
              </w:rPr>
            </w:pPr>
            <w:r w:rsidRPr="003F7CEB">
              <w:rPr>
                <w:b/>
              </w:rPr>
              <w:t>Action No.</w:t>
            </w:r>
          </w:p>
        </w:tc>
        <w:tc>
          <w:tcPr>
            <w:tcW w:w="7178" w:type="dxa"/>
            <w:shd w:val="clear" w:color="auto" w:fill="auto"/>
          </w:tcPr>
          <w:p w14:paraId="20EEAECC" w14:textId="78CCEBC4" w:rsidR="003F7CEB" w:rsidRDefault="003F7CEB" w:rsidP="003F7CEB">
            <w:pPr>
              <w:pStyle w:val="Tabletext0"/>
            </w:pPr>
            <w:r w:rsidRPr="00DA3F18">
              <w:rPr>
                <w:lang w:val="en-US"/>
              </w:rPr>
              <w:t xml:space="preserve">Action 1 </w:t>
            </w:r>
            <w:r>
              <w:rPr>
                <w:lang w:val="en-US"/>
              </w:rPr>
              <w:t>Exhibition at the disability expo for Sydney MPower108</w:t>
            </w:r>
          </w:p>
        </w:tc>
      </w:tr>
      <w:tr w:rsidR="003F7CEB" w14:paraId="1BE07240" w14:textId="77777777" w:rsidTr="003F7CEB">
        <w:tc>
          <w:tcPr>
            <w:tcW w:w="1838" w:type="dxa"/>
            <w:shd w:val="clear" w:color="auto" w:fill="E6EAF6" w:themeFill="background1"/>
          </w:tcPr>
          <w:p w14:paraId="4E376A26" w14:textId="687DBD81" w:rsidR="003F7CEB" w:rsidRPr="003F7CEB" w:rsidRDefault="003F7CEB" w:rsidP="003F7CEB">
            <w:pPr>
              <w:pStyle w:val="Tabletext0"/>
              <w:rPr>
                <w:b/>
              </w:rPr>
            </w:pPr>
            <w:r w:rsidRPr="003F7CEB">
              <w:rPr>
                <w:b/>
              </w:rPr>
              <w:t>Resource</w:t>
            </w:r>
          </w:p>
        </w:tc>
        <w:tc>
          <w:tcPr>
            <w:tcW w:w="7178" w:type="dxa"/>
            <w:shd w:val="clear" w:color="auto" w:fill="auto"/>
          </w:tcPr>
          <w:p w14:paraId="3EF01849" w14:textId="3ADBEF15" w:rsidR="003F7CEB" w:rsidRDefault="003F7CEB" w:rsidP="003F7CEB">
            <w:pPr>
              <w:pStyle w:val="Tabletext0"/>
            </w:pPr>
            <w:r>
              <w:rPr>
                <w:lang w:val="en-US"/>
              </w:rPr>
              <w:t xml:space="preserve">Consultation, booth hire, advertisement and brochure creation, </w:t>
            </w:r>
            <w:r w:rsidRPr="00DA3F18">
              <w:rPr>
                <w:lang w:val="en-US"/>
              </w:rPr>
              <w:t xml:space="preserve">and </w:t>
            </w:r>
            <w:r>
              <w:rPr>
                <w:lang w:val="en-US"/>
              </w:rPr>
              <w:t>personnel</w:t>
            </w:r>
            <w:r w:rsidRPr="00DA3F18">
              <w:rPr>
                <w:lang w:val="en-US"/>
              </w:rPr>
              <w:t xml:space="preserve"> (</w:t>
            </w:r>
            <w:r>
              <w:rPr>
                <w:lang w:val="en-US"/>
              </w:rPr>
              <w:t>including review and monitoring of the marketing event</w:t>
            </w:r>
            <w:r w:rsidRPr="00DA3F18">
              <w:rPr>
                <w:lang w:val="en-US"/>
              </w:rPr>
              <w:t>)</w:t>
            </w:r>
          </w:p>
        </w:tc>
      </w:tr>
      <w:tr w:rsidR="003F7CEB" w14:paraId="44244BCD" w14:textId="77777777" w:rsidTr="003F7CEB">
        <w:tc>
          <w:tcPr>
            <w:tcW w:w="1838" w:type="dxa"/>
            <w:shd w:val="clear" w:color="auto" w:fill="E6EAF6" w:themeFill="background1"/>
          </w:tcPr>
          <w:p w14:paraId="0C8BD0E7" w14:textId="226FBDB7" w:rsidR="003F7CEB" w:rsidRPr="003F7CEB" w:rsidRDefault="003F7CEB" w:rsidP="003F7CEB">
            <w:pPr>
              <w:pStyle w:val="Tabletext0"/>
              <w:rPr>
                <w:b/>
              </w:rPr>
            </w:pPr>
            <w:r w:rsidRPr="003F7CEB">
              <w:rPr>
                <w:b/>
              </w:rPr>
              <w:t>Direct costs</w:t>
            </w:r>
          </w:p>
        </w:tc>
        <w:tc>
          <w:tcPr>
            <w:tcW w:w="7178" w:type="dxa"/>
            <w:shd w:val="clear" w:color="auto" w:fill="auto"/>
          </w:tcPr>
          <w:p w14:paraId="33CDDB17" w14:textId="77777777" w:rsidR="003F7CEB" w:rsidRPr="003F7CEB" w:rsidRDefault="003F7CEB" w:rsidP="003F7CEB">
            <w:pPr>
              <w:pStyle w:val="Tabletext0"/>
            </w:pPr>
            <w:r w:rsidRPr="003F7CEB">
              <w:t>Booth hire $7,000</w:t>
            </w:r>
          </w:p>
          <w:p w14:paraId="7B5AD160" w14:textId="77777777" w:rsidR="003F7CEB" w:rsidRPr="003F7CEB" w:rsidRDefault="003F7CEB" w:rsidP="003F7CEB">
            <w:pPr>
              <w:pStyle w:val="Tabletext0"/>
            </w:pPr>
            <w:r w:rsidRPr="003F7CEB">
              <w:t>Expo services such as fuel, electricity, WIFI $1000</w:t>
            </w:r>
          </w:p>
          <w:p w14:paraId="661F4FC7" w14:textId="77777777" w:rsidR="003F7CEB" w:rsidRPr="003F7CEB" w:rsidRDefault="003F7CEB" w:rsidP="003F7CEB">
            <w:pPr>
              <w:pStyle w:val="Tabletext0"/>
            </w:pPr>
            <w:r w:rsidRPr="003F7CEB">
              <w:t>Show insurance $ 300 (in addition to the booth hire)</w:t>
            </w:r>
          </w:p>
          <w:p w14:paraId="5A446187" w14:textId="77777777" w:rsidR="003F7CEB" w:rsidRPr="003F7CEB" w:rsidRDefault="003F7CEB" w:rsidP="003F7CEB">
            <w:pPr>
              <w:pStyle w:val="Tabletext0"/>
            </w:pPr>
            <w:r w:rsidRPr="003F7CEB">
              <w:lastRenderedPageBreak/>
              <w:t>Promotional material such as brochures, freebies, etc. $5000</w:t>
            </w:r>
          </w:p>
          <w:p w14:paraId="0C5E68E3" w14:textId="77777777" w:rsidR="003F7CEB" w:rsidRPr="003F7CEB" w:rsidRDefault="003F7CEB" w:rsidP="003F7CEB">
            <w:pPr>
              <w:pStyle w:val="Tabletext0"/>
            </w:pPr>
            <w:r w:rsidRPr="003F7CEB">
              <w:t>Staff wages (3 x 7.5 hours) $607.50</w:t>
            </w:r>
          </w:p>
          <w:p w14:paraId="6AD9E49D" w14:textId="77777777" w:rsidR="003F7CEB" w:rsidRPr="003F7CEB" w:rsidRDefault="003F7CEB" w:rsidP="003F7CEB">
            <w:pPr>
              <w:pStyle w:val="Tabletext0"/>
            </w:pPr>
          </w:p>
        </w:tc>
      </w:tr>
      <w:tr w:rsidR="003F7CEB" w14:paraId="684F8BE9" w14:textId="77777777" w:rsidTr="003F7CEB">
        <w:tc>
          <w:tcPr>
            <w:tcW w:w="1838" w:type="dxa"/>
            <w:shd w:val="clear" w:color="auto" w:fill="E6EAF6" w:themeFill="background1"/>
          </w:tcPr>
          <w:p w14:paraId="3F7CDF8C" w14:textId="1CEA9513" w:rsidR="003F7CEB" w:rsidRPr="003F7CEB" w:rsidRDefault="003F7CEB" w:rsidP="003F7CEB">
            <w:pPr>
              <w:pStyle w:val="Tabletext0"/>
              <w:rPr>
                <w:b/>
              </w:rPr>
            </w:pPr>
            <w:r w:rsidRPr="003F7CEB">
              <w:rPr>
                <w:b/>
              </w:rPr>
              <w:lastRenderedPageBreak/>
              <w:t>Indirect costs</w:t>
            </w:r>
          </w:p>
        </w:tc>
        <w:tc>
          <w:tcPr>
            <w:tcW w:w="7178" w:type="dxa"/>
            <w:shd w:val="clear" w:color="auto" w:fill="auto"/>
          </w:tcPr>
          <w:p w14:paraId="3498E32A" w14:textId="6E65ADC0" w:rsidR="003F7CEB" w:rsidRPr="003F7CEB" w:rsidRDefault="003F7CEB" w:rsidP="003F7CEB">
            <w:pPr>
              <w:pStyle w:val="Tabletext0"/>
            </w:pPr>
            <w:r w:rsidRPr="003F7CEB">
              <w:t>Radio advertising,  feedback and monitoring, $5000</w:t>
            </w:r>
          </w:p>
        </w:tc>
      </w:tr>
      <w:tr w:rsidR="003F7CEB" w14:paraId="1DE6244B" w14:textId="77777777" w:rsidTr="003F7CEB">
        <w:tc>
          <w:tcPr>
            <w:tcW w:w="1838" w:type="dxa"/>
            <w:shd w:val="clear" w:color="auto" w:fill="E6EAF6" w:themeFill="background1"/>
          </w:tcPr>
          <w:p w14:paraId="4EB758B0" w14:textId="4DC79343" w:rsidR="003F7CEB" w:rsidRPr="003F7CEB" w:rsidRDefault="003F7CEB" w:rsidP="003F7CEB">
            <w:pPr>
              <w:pStyle w:val="Tabletext0"/>
              <w:rPr>
                <w:b/>
              </w:rPr>
            </w:pPr>
            <w:r w:rsidRPr="003F7CEB">
              <w:rPr>
                <w:b/>
              </w:rPr>
              <w:t>Reserve</w:t>
            </w:r>
          </w:p>
        </w:tc>
        <w:tc>
          <w:tcPr>
            <w:tcW w:w="7178" w:type="dxa"/>
            <w:shd w:val="clear" w:color="auto" w:fill="auto"/>
          </w:tcPr>
          <w:p w14:paraId="6AD2391E" w14:textId="7C695C8F" w:rsidR="003F7CEB" w:rsidRPr="003F7CEB" w:rsidRDefault="003F7CEB" w:rsidP="003F7CEB">
            <w:pPr>
              <w:pStyle w:val="Tabletext0"/>
            </w:pPr>
            <w:r w:rsidRPr="003F7CEB">
              <w:t>A 5% reserve is preferable for contingencies. (18,905 x 5%)=  $945.25</w:t>
            </w:r>
          </w:p>
        </w:tc>
      </w:tr>
      <w:tr w:rsidR="003F7CEB" w14:paraId="35E87553" w14:textId="77777777" w:rsidTr="003F7CEB">
        <w:tc>
          <w:tcPr>
            <w:tcW w:w="1838" w:type="dxa"/>
            <w:shd w:val="clear" w:color="auto" w:fill="E6EAF6" w:themeFill="background1"/>
          </w:tcPr>
          <w:p w14:paraId="210B1668" w14:textId="7110D760" w:rsidR="003F7CEB" w:rsidRPr="003F7CEB" w:rsidRDefault="003F7CEB" w:rsidP="003F7CEB">
            <w:pPr>
              <w:pStyle w:val="Tabletext0"/>
              <w:rPr>
                <w:b/>
              </w:rPr>
            </w:pPr>
            <w:r w:rsidRPr="003F7CEB">
              <w:rPr>
                <w:b/>
              </w:rPr>
              <w:t>Estimate</w:t>
            </w:r>
          </w:p>
        </w:tc>
        <w:tc>
          <w:tcPr>
            <w:tcW w:w="7178" w:type="dxa"/>
            <w:shd w:val="clear" w:color="auto" w:fill="auto"/>
          </w:tcPr>
          <w:p w14:paraId="2E2380C7" w14:textId="77777777" w:rsidR="003F7CEB" w:rsidRPr="003F7CEB" w:rsidRDefault="003F7CEB" w:rsidP="003F7CEB">
            <w:pPr>
              <w:pStyle w:val="Tabletext0"/>
            </w:pPr>
            <w:r w:rsidRPr="003F7CEB">
              <w:t>$18905.00 + $945.25</w:t>
            </w:r>
          </w:p>
          <w:p w14:paraId="4167605C" w14:textId="2310125C" w:rsidR="003F7CEB" w:rsidRPr="003F7CEB" w:rsidRDefault="003F7CEB" w:rsidP="003F7CEB">
            <w:pPr>
              <w:pStyle w:val="Tabletext0"/>
            </w:pPr>
            <w:r w:rsidRPr="003F7CEB">
              <w:t>$19850.25</w:t>
            </w:r>
          </w:p>
        </w:tc>
      </w:tr>
      <w:tr w:rsidR="003F7CEB" w14:paraId="790ADE31" w14:textId="77777777" w:rsidTr="003F7CEB">
        <w:tc>
          <w:tcPr>
            <w:tcW w:w="1838" w:type="dxa"/>
            <w:shd w:val="clear" w:color="auto" w:fill="E6EAF6" w:themeFill="background1"/>
          </w:tcPr>
          <w:p w14:paraId="31E9CB11" w14:textId="3A9D1283" w:rsidR="003F7CEB" w:rsidRPr="003F7CEB" w:rsidRDefault="003F7CEB" w:rsidP="003F7CEB">
            <w:pPr>
              <w:pStyle w:val="Tabletext0"/>
              <w:rPr>
                <w:b/>
              </w:rPr>
            </w:pPr>
            <w:r w:rsidRPr="003F7CEB">
              <w:rPr>
                <w:b/>
              </w:rPr>
              <w:t>Method</w:t>
            </w:r>
          </w:p>
        </w:tc>
        <w:tc>
          <w:tcPr>
            <w:tcW w:w="7178" w:type="dxa"/>
            <w:shd w:val="clear" w:color="auto" w:fill="auto"/>
          </w:tcPr>
          <w:p w14:paraId="712023D0" w14:textId="36DC032F" w:rsidR="003F7CEB" w:rsidRPr="003F7CEB" w:rsidRDefault="003F7CEB" w:rsidP="003F7CEB">
            <w:pPr>
              <w:pStyle w:val="Tabletext0"/>
            </w:pPr>
            <w:r w:rsidRPr="003F7CEB">
              <w:t>Method used for this estimate such as parametric, analogous, bottom-up, etc.</w:t>
            </w:r>
          </w:p>
        </w:tc>
      </w:tr>
      <w:tr w:rsidR="003F7CEB" w14:paraId="29AF2113" w14:textId="77777777" w:rsidTr="003F7CEB">
        <w:tc>
          <w:tcPr>
            <w:tcW w:w="1838" w:type="dxa"/>
            <w:shd w:val="clear" w:color="auto" w:fill="E6EAF6" w:themeFill="background1"/>
          </w:tcPr>
          <w:p w14:paraId="4660B23D" w14:textId="3172E284" w:rsidR="003F7CEB" w:rsidRPr="003F7CEB" w:rsidRDefault="003F7CEB" w:rsidP="003F7CEB">
            <w:pPr>
              <w:pStyle w:val="Tabletext0"/>
              <w:rPr>
                <w:b/>
              </w:rPr>
            </w:pPr>
            <w:r w:rsidRPr="003F7CEB">
              <w:rPr>
                <w:b/>
              </w:rPr>
              <w:t>Assumptions/ constraints</w:t>
            </w:r>
          </w:p>
        </w:tc>
        <w:tc>
          <w:tcPr>
            <w:tcW w:w="7178" w:type="dxa"/>
            <w:shd w:val="clear" w:color="auto" w:fill="auto"/>
          </w:tcPr>
          <w:p w14:paraId="1F689D86" w14:textId="77777777" w:rsidR="003F7CEB" w:rsidRPr="003F7CEB" w:rsidRDefault="003F7CEB" w:rsidP="003F7CEB">
            <w:pPr>
              <w:pStyle w:val="Tabletext0"/>
            </w:pPr>
            <w:r w:rsidRPr="003F7CEB">
              <w:t>Assumptions will be the availability of MPower108 exhibition products already in storage</w:t>
            </w:r>
          </w:p>
          <w:p w14:paraId="06A2AC0D" w14:textId="0B6FE0AB" w:rsidR="003F7CEB" w:rsidRPr="003F7CEB" w:rsidRDefault="003F7CEB" w:rsidP="003F7CEB">
            <w:pPr>
              <w:pStyle w:val="Tabletext0"/>
            </w:pPr>
            <w:r w:rsidRPr="003F7CEB">
              <w:t>constraints include staff availability, weather permitting.</w:t>
            </w:r>
          </w:p>
        </w:tc>
      </w:tr>
      <w:tr w:rsidR="003F7CEB" w14:paraId="5BE10B8E" w14:textId="77777777" w:rsidTr="003F7CEB">
        <w:tc>
          <w:tcPr>
            <w:tcW w:w="1838" w:type="dxa"/>
            <w:shd w:val="clear" w:color="auto" w:fill="E6EAF6" w:themeFill="background1"/>
          </w:tcPr>
          <w:p w14:paraId="3E94B224" w14:textId="5E0AC26E" w:rsidR="003F7CEB" w:rsidRPr="003F7CEB" w:rsidRDefault="003F7CEB" w:rsidP="003F7CEB">
            <w:pPr>
              <w:pStyle w:val="Tabletext0"/>
              <w:rPr>
                <w:b/>
              </w:rPr>
            </w:pPr>
            <w:r w:rsidRPr="003F7CEB">
              <w:rPr>
                <w:b/>
              </w:rPr>
              <w:t>Additional information</w:t>
            </w:r>
          </w:p>
        </w:tc>
        <w:tc>
          <w:tcPr>
            <w:tcW w:w="7178" w:type="dxa"/>
            <w:shd w:val="clear" w:color="auto" w:fill="auto"/>
          </w:tcPr>
          <w:p w14:paraId="6982D98E" w14:textId="5DD1ECA5" w:rsidR="003F7CEB" w:rsidRPr="003F7CEB" w:rsidRDefault="003F7CEB" w:rsidP="003F7CEB">
            <w:pPr>
              <w:pStyle w:val="Tabletext0"/>
            </w:pPr>
            <w:r w:rsidRPr="003F7CEB">
              <w:t xml:space="preserve">This is an expo for disability service and product providers that may be attended by caregivers or those contemplating the use of MPower108 services. The marketing is  targeted to those already using other service providers who are not happy with the services being provided and other disability carers or customers who are not using NDIS funded services as yet. </w:t>
            </w:r>
          </w:p>
        </w:tc>
      </w:tr>
      <w:tr w:rsidR="003F7CEB" w14:paraId="3BFE8CE9" w14:textId="77777777" w:rsidTr="003F7CEB">
        <w:tc>
          <w:tcPr>
            <w:tcW w:w="1838" w:type="dxa"/>
            <w:shd w:val="clear" w:color="auto" w:fill="E6EAF6" w:themeFill="background1"/>
          </w:tcPr>
          <w:p w14:paraId="638520CC" w14:textId="59706B5A" w:rsidR="003F7CEB" w:rsidRPr="003F7CEB" w:rsidRDefault="003F7CEB" w:rsidP="003F7CEB">
            <w:pPr>
              <w:pStyle w:val="Tabletext0"/>
              <w:rPr>
                <w:b/>
              </w:rPr>
            </w:pPr>
            <w:r w:rsidRPr="003F7CEB">
              <w:rPr>
                <w:b/>
              </w:rPr>
              <w:t>Range</w:t>
            </w:r>
          </w:p>
        </w:tc>
        <w:tc>
          <w:tcPr>
            <w:tcW w:w="7178" w:type="dxa"/>
            <w:shd w:val="clear" w:color="auto" w:fill="auto"/>
          </w:tcPr>
          <w:p w14:paraId="054826A0" w14:textId="48D34DBC" w:rsidR="003F7CEB" w:rsidRPr="003F7CEB" w:rsidRDefault="003F7CEB" w:rsidP="003F7CEB">
            <w:pPr>
              <w:pStyle w:val="Tabletext0"/>
            </w:pPr>
            <w:r w:rsidRPr="003F7CEB">
              <w:t>Range of estimate – $20000</w:t>
            </w:r>
          </w:p>
        </w:tc>
      </w:tr>
      <w:tr w:rsidR="003F7CEB" w14:paraId="64805472" w14:textId="77777777" w:rsidTr="003F7CEB">
        <w:tc>
          <w:tcPr>
            <w:tcW w:w="1838" w:type="dxa"/>
            <w:shd w:val="clear" w:color="auto" w:fill="E6EAF6" w:themeFill="background1"/>
          </w:tcPr>
          <w:p w14:paraId="2F7096BF" w14:textId="6D5A10AB" w:rsidR="003F7CEB" w:rsidRPr="003F7CEB" w:rsidRDefault="003F7CEB" w:rsidP="003F7CEB">
            <w:pPr>
              <w:pStyle w:val="Tabletext0"/>
              <w:rPr>
                <w:b/>
              </w:rPr>
            </w:pPr>
            <w:r w:rsidRPr="003F7CEB">
              <w:rPr>
                <w:b/>
              </w:rPr>
              <w:t>Confidence level</w:t>
            </w:r>
          </w:p>
        </w:tc>
        <w:tc>
          <w:tcPr>
            <w:tcW w:w="7178" w:type="dxa"/>
            <w:shd w:val="clear" w:color="auto" w:fill="auto"/>
          </w:tcPr>
          <w:p w14:paraId="0D53D789" w14:textId="333E5520" w:rsidR="003F7CEB" w:rsidRPr="003F7CEB" w:rsidRDefault="003F7CEB" w:rsidP="003F7CEB">
            <w:pPr>
              <w:pStyle w:val="Tabletext0"/>
            </w:pPr>
            <w:r w:rsidRPr="003F7CEB">
              <w:t>High level of confidence</w:t>
            </w:r>
          </w:p>
        </w:tc>
      </w:tr>
    </w:tbl>
    <w:p w14:paraId="227AEF6D" w14:textId="54AF0F3D" w:rsidR="00386C8F" w:rsidRDefault="00386C8F" w:rsidP="00386C8F">
      <w:pPr>
        <w:pStyle w:val="Heading2"/>
      </w:pPr>
      <w:bookmarkStart w:id="3" w:name="_Hlk112418642"/>
      <w:r w:rsidRPr="00FB686A">
        <w:t>Illustrative example</w:t>
      </w:r>
      <w:r>
        <w:t xml:space="preserve"> –</w:t>
      </w:r>
      <w:r w:rsidRPr="00FB686A">
        <w:t xml:space="preserve"> MPower108 </w:t>
      </w:r>
      <w:r w:rsidR="00C15427">
        <w:t>managing marketing activities</w:t>
      </w:r>
    </w:p>
    <w:bookmarkEnd w:id="3"/>
    <w:p w14:paraId="4B088FA1" w14:textId="4EBB0A06" w:rsidR="00386C8F" w:rsidRDefault="00190503" w:rsidP="00DF3939">
      <w:r>
        <w:t xml:space="preserve">It was the day of the </w:t>
      </w:r>
      <w:r w:rsidR="00BC2D84">
        <w:t xml:space="preserve">Sydney </w:t>
      </w:r>
      <w:r>
        <w:t xml:space="preserve">Disability </w:t>
      </w:r>
      <w:r w:rsidR="00BC2D84">
        <w:t>E</w:t>
      </w:r>
      <w:r>
        <w:t xml:space="preserve">xpo and the MPower108 Sydney team were ready to go. </w:t>
      </w:r>
      <w:r w:rsidR="00DD6856">
        <w:t>Ryan had created a checklist for the day and had already revised it three times previously during the week to make sure he was on track and everything was ready.</w:t>
      </w:r>
    </w:p>
    <w:p w14:paraId="58B56F48" w14:textId="31095E04" w:rsidR="00DD6856" w:rsidRDefault="00DD6856" w:rsidP="00DF3939">
      <w:r>
        <w:t xml:space="preserve">When the team got to the event centre it was chaos. One team member, Tash, started to get very nervous and worried she would say the wrong things to customers visiting the MPower108 booth. Nate, the other team member was worryingly quiet. </w:t>
      </w:r>
    </w:p>
    <w:p w14:paraId="4F688BBB" w14:textId="02C2AC0F" w:rsidR="00DD6856" w:rsidRDefault="00DD6856" w:rsidP="00DF3939">
      <w:r>
        <w:t xml:space="preserve">As they entered the gates, Ryan took his two team members to the side and amongst the </w:t>
      </w:r>
      <w:r w:rsidR="006900DF">
        <w:t>hustle</w:t>
      </w:r>
      <w:r>
        <w:t xml:space="preserve"> and </w:t>
      </w:r>
      <w:r w:rsidR="006900DF">
        <w:t>bustle</w:t>
      </w:r>
      <w:r>
        <w:t xml:space="preserve"> calmly outlined his task checklist, went over the product training and calmly assured Tash and Nate that it was going to be fine</w:t>
      </w:r>
      <w:r w:rsidR="00BC2D84">
        <w:t>, reminding them that</w:t>
      </w:r>
      <w:r>
        <w:t xml:space="preserve"> they were there to advocate for the services people needed. </w:t>
      </w:r>
    </w:p>
    <w:p w14:paraId="4129B4A8" w14:textId="77777777" w:rsidR="00DD6856" w:rsidRDefault="00DD6856" w:rsidP="00DF3939">
      <w:r>
        <w:t>This seemed to calm Tash and Nate went about each task listed on the checklist. Soon the booth was set up with brochures and MPower108 merchandise set out on the table. Ryan led the way by standing out the front of the booth greeting every passer by with a big welcoming smile and friendly hello. Tash quietly stood beside him catching those who were keen to know more about MPower108 services while Nate asked interested customers to complete a survey while he provided them with more information.</w:t>
      </w:r>
    </w:p>
    <w:p w14:paraId="25080851" w14:textId="45741639" w:rsidR="00386C8F" w:rsidRDefault="00DD6856" w:rsidP="00D144BE">
      <w:r>
        <w:t xml:space="preserve">The day passed by quickly and the team felt they had really done their best to represent MPower108. As they packed up the booth and Nate stood talking to the last remaining people, </w:t>
      </w:r>
      <w:r w:rsidR="00BC2D84">
        <w:t xml:space="preserve">Ryan realised Nate </w:t>
      </w:r>
      <w:r w:rsidR="00BC2D84">
        <w:lastRenderedPageBreak/>
        <w:t>had completed over 50 surveys and Tash had</w:t>
      </w:r>
      <w:r>
        <w:t xml:space="preserve"> </w:t>
      </w:r>
      <w:r w:rsidR="00BC2D84">
        <w:t>received expressions for follow up contact from over 80 people. Ryan quietly smiles at himself, proud of what they had achieved in a single day.</w:t>
      </w:r>
    </w:p>
    <w:p w14:paraId="24C19A4E" w14:textId="2E480B8A" w:rsidR="00C15427" w:rsidRDefault="00C15427" w:rsidP="00386C8F">
      <w:pPr>
        <w:pStyle w:val="Heading2"/>
      </w:pPr>
      <w:r>
        <w:t xml:space="preserve">Illustrative example – </w:t>
      </w:r>
      <w:r w:rsidRPr="00C15427">
        <w:t xml:space="preserve">MPower108 </w:t>
      </w:r>
      <w:r w:rsidR="00582D0E">
        <w:t xml:space="preserve">marketing </w:t>
      </w:r>
      <w:r w:rsidR="00582D0E" w:rsidRPr="00C15427">
        <w:t xml:space="preserve">action </w:t>
      </w:r>
      <w:r w:rsidRPr="00C15427">
        <w:t xml:space="preserve">review </w:t>
      </w:r>
    </w:p>
    <w:p w14:paraId="26F46F9F" w14:textId="40CBBCB3" w:rsidR="002634A6" w:rsidRDefault="002634A6" w:rsidP="00D144BE">
      <w:r>
        <w:t>Once they had been to the expo and complied all the feedback, Ryan and Tammy went about creating a Marketing action review to review each step required to implement the expo activity and the outcomes.</w:t>
      </w:r>
    </w:p>
    <w:p w14:paraId="4716C890" w14:textId="0B9E61BE" w:rsidR="00C15427" w:rsidRDefault="002634A6" w:rsidP="00D144BE">
      <w:r>
        <w:t>Ryan was able to access the MPower108 action plan review template and completed it as follows:</w:t>
      </w:r>
    </w:p>
    <w:p w14:paraId="060AF976" w14:textId="6B0F7CDD" w:rsidR="00215337" w:rsidRDefault="00215337" w:rsidP="00215337">
      <w:pPr>
        <w:pStyle w:val="Caption"/>
      </w:pPr>
      <w:r>
        <w:t xml:space="preserve">Table </w:t>
      </w:r>
      <w:fldSimple w:instr=" SEQ Table \* ARABIC ">
        <w:r>
          <w:rPr>
            <w:noProof/>
          </w:rPr>
          <w:t>3</w:t>
        </w:r>
      </w:fldSimple>
      <w:r>
        <w:t>: Action plan review</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462"/>
        <w:gridCol w:w="1434"/>
        <w:gridCol w:w="1328"/>
        <w:gridCol w:w="1293"/>
        <w:gridCol w:w="31"/>
        <w:gridCol w:w="2025"/>
        <w:gridCol w:w="1443"/>
      </w:tblGrid>
      <w:tr w:rsidR="002634A6" w:rsidRPr="002634A6" w14:paraId="3FF739F8" w14:textId="77777777" w:rsidTr="00AE0331">
        <w:trPr>
          <w:tblHeader/>
        </w:trPr>
        <w:tc>
          <w:tcPr>
            <w:tcW w:w="9016" w:type="dxa"/>
            <w:gridSpan w:val="7"/>
            <w:shd w:val="clear" w:color="auto" w:fill="E6EAF6" w:themeFill="background1"/>
          </w:tcPr>
          <w:p w14:paraId="509D5CA0" w14:textId="77777777" w:rsidR="002634A6" w:rsidRPr="002634A6" w:rsidRDefault="002634A6" w:rsidP="002634A6">
            <w:pPr>
              <w:spacing w:line="259" w:lineRule="auto"/>
              <w:jc w:val="center"/>
              <w:rPr>
                <w:b/>
                <w:bCs/>
                <w:color w:val="0031A7" w:themeColor="text2"/>
                <w:sz w:val="20"/>
              </w:rPr>
            </w:pPr>
            <w:r w:rsidRPr="002634A6">
              <w:rPr>
                <w:b/>
                <w:bCs/>
                <w:color w:val="0031A7" w:themeColor="text2"/>
                <w:sz w:val="20"/>
              </w:rPr>
              <w:t>Action plan review</w:t>
            </w:r>
          </w:p>
        </w:tc>
      </w:tr>
      <w:tr w:rsidR="002634A6" w:rsidRPr="002634A6" w14:paraId="04B66335" w14:textId="77777777" w:rsidTr="00AE0331">
        <w:tc>
          <w:tcPr>
            <w:tcW w:w="1462" w:type="dxa"/>
            <w:shd w:val="clear" w:color="auto" w:fill="auto"/>
          </w:tcPr>
          <w:p w14:paraId="0A77C2C1" w14:textId="77777777" w:rsidR="002634A6" w:rsidRPr="008A39D3" w:rsidRDefault="002634A6" w:rsidP="00C93F36">
            <w:pPr>
              <w:pStyle w:val="Tabletext0"/>
              <w:rPr>
                <w:b/>
              </w:rPr>
            </w:pPr>
            <w:r w:rsidRPr="008A39D3">
              <w:rPr>
                <w:b/>
              </w:rPr>
              <w:t>Plan type</w:t>
            </w:r>
          </w:p>
        </w:tc>
        <w:tc>
          <w:tcPr>
            <w:tcW w:w="7554" w:type="dxa"/>
            <w:gridSpan w:val="6"/>
            <w:shd w:val="clear" w:color="auto" w:fill="auto"/>
          </w:tcPr>
          <w:p w14:paraId="2F77098E" w14:textId="77777777" w:rsidR="002634A6" w:rsidRPr="002634A6" w:rsidRDefault="002634A6" w:rsidP="00C93F36">
            <w:pPr>
              <w:pStyle w:val="Tabletext0"/>
            </w:pPr>
            <w:r w:rsidRPr="002634A6">
              <w:t>Marketing at the Sydney Disability expo</w:t>
            </w:r>
          </w:p>
        </w:tc>
      </w:tr>
      <w:tr w:rsidR="002634A6" w:rsidRPr="002634A6" w14:paraId="67C7EB02" w14:textId="77777777" w:rsidTr="00AE0331">
        <w:tc>
          <w:tcPr>
            <w:tcW w:w="1462" w:type="dxa"/>
            <w:shd w:val="clear" w:color="auto" w:fill="auto"/>
          </w:tcPr>
          <w:p w14:paraId="64089AD4" w14:textId="77777777" w:rsidR="002634A6" w:rsidRPr="008A39D3" w:rsidRDefault="002634A6" w:rsidP="00C93F36">
            <w:pPr>
              <w:pStyle w:val="Tabletext0"/>
              <w:rPr>
                <w:b/>
              </w:rPr>
            </w:pPr>
            <w:r w:rsidRPr="008A39D3">
              <w:rPr>
                <w:b/>
              </w:rPr>
              <w:t xml:space="preserve">Date </w:t>
            </w:r>
          </w:p>
        </w:tc>
        <w:tc>
          <w:tcPr>
            <w:tcW w:w="7554" w:type="dxa"/>
            <w:gridSpan w:val="6"/>
            <w:shd w:val="clear" w:color="auto" w:fill="auto"/>
          </w:tcPr>
          <w:p w14:paraId="3928A828" w14:textId="77777777" w:rsidR="002634A6" w:rsidRPr="002634A6" w:rsidRDefault="002634A6" w:rsidP="00C93F36">
            <w:pPr>
              <w:pStyle w:val="Tabletext0"/>
            </w:pPr>
            <w:r w:rsidRPr="002634A6">
              <w:t>30/11/2022</w:t>
            </w:r>
          </w:p>
        </w:tc>
      </w:tr>
      <w:tr w:rsidR="0019018B" w:rsidRPr="002634A6" w14:paraId="16630B87" w14:textId="77777777" w:rsidTr="00AE0331">
        <w:tc>
          <w:tcPr>
            <w:tcW w:w="1462" w:type="dxa"/>
            <w:shd w:val="clear" w:color="auto" w:fill="auto"/>
          </w:tcPr>
          <w:p w14:paraId="7B8F9BD1" w14:textId="77777777" w:rsidR="002634A6" w:rsidRPr="008A39D3" w:rsidRDefault="002634A6" w:rsidP="00C93F36">
            <w:pPr>
              <w:pStyle w:val="Tabletext0"/>
              <w:rPr>
                <w:b/>
              </w:rPr>
            </w:pPr>
            <w:r w:rsidRPr="008A39D3">
              <w:rPr>
                <w:b/>
              </w:rPr>
              <w:t>Reviewed by</w:t>
            </w:r>
          </w:p>
        </w:tc>
        <w:tc>
          <w:tcPr>
            <w:tcW w:w="4055" w:type="dxa"/>
            <w:gridSpan w:val="3"/>
            <w:shd w:val="clear" w:color="auto" w:fill="auto"/>
          </w:tcPr>
          <w:p w14:paraId="4F5996F0" w14:textId="77777777" w:rsidR="002634A6" w:rsidRPr="002634A6" w:rsidRDefault="002634A6" w:rsidP="00C93F36">
            <w:pPr>
              <w:pStyle w:val="Tabletext0"/>
            </w:pPr>
            <w:r w:rsidRPr="002634A6">
              <w:t>Ryan Cyan and Tammy White</w:t>
            </w:r>
          </w:p>
        </w:tc>
        <w:tc>
          <w:tcPr>
            <w:tcW w:w="3499" w:type="dxa"/>
            <w:gridSpan w:val="3"/>
            <w:shd w:val="clear" w:color="auto" w:fill="auto"/>
          </w:tcPr>
          <w:p w14:paraId="3B005253" w14:textId="77777777" w:rsidR="002634A6" w:rsidRPr="002634A6" w:rsidRDefault="002634A6" w:rsidP="00C93F36">
            <w:pPr>
              <w:pStyle w:val="Tabletext0"/>
            </w:pPr>
            <w:r w:rsidRPr="002634A6">
              <w:t>Date of review:28/12/2022</w:t>
            </w:r>
          </w:p>
        </w:tc>
      </w:tr>
      <w:tr w:rsidR="002634A6" w:rsidRPr="002634A6" w14:paraId="794476B9" w14:textId="77777777" w:rsidTr="00AE0331">
        <w:tc>
          <w:tcPr>
            <w:tcW w:w="1462" w:type="dxa"/>
            <w:shd w:val="clear" w:color="auto" w:fill="E6EAF6" w:themeFill="background1"/>
          </w:tcPr>
          <w:p w14:paraId="70BDF78E" w14:textId="77777777" w:rsidR="002634A6" w:rsidRPr="008A39D3" w:rsidRDefault="002634A6" w:rsidP="008A39D3">
            <w:pPr>
              <w:pStyle w:val="Tabletext0"/>
              <w:rPr>
                <w:b/>
              </w:rPr>
            </w:pPr>
            <w:r w:rsidRPr="008A39D3">
              <w:rPr>
                <w:b/>
              </w:rPr>
              <w:t>Issue/strategy</w:t>
            </w:r>
          </w:p>
        </w:tc>
        <w:tc>
          <w:tcPr>
            <w:tcW w:w="7554" w:type="dxa"/>
            <w:gridSpan w:val="6"/>
            <w:shd w:val="clear" w:color="auto" w:fill="E6EAF6" w:themeFill="background1"/>
          </w:tcPr>
          <w:p w14:paraId="42CF07A9" w14:textId="77777777" w:rsidR="002634A6" w:rsidRPr="008A39D3" w:rsidRDefault="002634A6" w:rsidP="008A39D3">
            <w:pPr>
              <w:pStyle w:val="Tabletext0"/>
              <w:rPr>
                <w:b/>
              </w:rPr>
            </w:pPr>
            <w:r w:rsidRPr="008A39D3">
              <w:rPr>
                <w:b/>
              </w:rPr>
              <w:t>Comments</w:t>
            </w:r>
          </w:p>
          <w:p w14:paraId="1B65A8A7" w14:textId="77777777" w:rsidR="002634A6" w:rsidRPr="008A39D3" w:rsidRDefault="002634A6" w:rsidP="008A39D3">
            <w:pPr>
              <w:pStyle w:val="Tabletext0"/>
              <w:rPr>
                <w:b/>
              </w:rPr>
            </w:pPr>
          </w:p>
          <w:p w14:paraId="2603C25F" w14:textId="77777777" w:rsidR="002634A6" w:rsidRPr="008A39D3" w:rsidRDefault="002634A6" w:rsidP="008A39D3">
            <w:pPr>
              <w:pStyle w:val="Tabletext0"/>
              <w:rPr>
                <w:b/>
              </w:rPr>
            </w:pPr>
          </w:p>
        </w:tc>
      </w:tr>
      <w:tr w:rsidR="002634A6" w:rsidRPr="002634A6" w14:paraId="0F853804" w14:textId="77777777" w:rsidTr="00AE0331">
        <w:tc>
          <w:tcPr>
            <w:tcW w:w="1462" w:type="dxa"/>
          </w:tcPr>
          <w:p w14:paraId="528B8A99" w14:textId="77777777" w:rsidR="002634A6" w:rsidRPr="002634A6" w:rsidRDefault="002634A6" w:rsidP="008A39D3">
            <w:pPr>
              <w:pStyle w:val="Tabletext0"/>
            </w:pPr>
            <w:r w:rsidRPr="002634A6">
              <w:t>1</w:t>
            </w:r>
          </w:p>
        </w:tc>
        <w:tc>
          <w:tcPr>
            <w:tcW w:w="7554" w:type="dxa"/>
            <w:gridSpan w:val="6"/>
          </w:tcPr>
          <w:p w14:paraId="4E50DEEE" w14:textId="77777777" w:rsidR="002634A6" w:rsidRPr="002634A6" w:rsidRDefault="002634A6" w:rsidP="008A39D3">
            <w:pPr>
              <w:pStyle w:val="Tabletext0"/>
            </w:pPr>
            <w:r w:rsidRPr="002634A6">
              <w:t>MPower108 has been experiencing a decline in customer service numbers, feedback provided has demonstrated the reputation of MPower108 is being impacted. The Marketing strategy for this activity is to boost the reputation of MPower108 Sydney through direct audience contact and to increase customer numbers.</w:t>
            </w:r>
          </w:p>
        </w:tc>
      </w:tr>
      <w:tr w:rsidR="00AE0331" w:rsidRPr="002634A6" w14:paraId="01D78C37" w14:textId="77777777" w:rsidTr="00AA2BA8">
        <w:tc>
          <w:tcPr>
            <w:tcW w:w="9016" w:type="dxa"/>
            <w:gridSpan w:val="7"/>
            <w:shd w:val="clear" w:color="auto" w:fill="E6EAF6" w:themeFill="background1"/>
          </w:tcPr>
          <w:p w14:paraId="3A664E53" w14:textId="36921E06" w:rsidR="00AE0331" w:rsidRPr="002634A6" w:rsidRDefault="00AE0331" w:rsidP="00AE0331">
            <w:pPr>
              <w:pStyle w:val="TableHeading"/>
            </w:pPr>
            <w:r w:rsidRPr="002634A6">
              <w:t>Outcomes</w:t>
            </w:r>
          </w:p>
        </w:tc>
      </w:tr>
      <w:tr w:rsidR="0019018B" w:rsidRPr="002634A6" w14:paraId="42B7A1D3" w14:textId="77777777" w:rsidTr="00AE0331">
        <w:tc>
          <w:tcPr>
            <w:tcW w:w="1462" w:type="dxa"/>
            <w:shd w:val="clear" w:color="auto" w:fill="E6EAF6" w:themeFill="background1"/>
          </w:tcPr>
          <w:p w14:paraId="452AC716" w14:textId="77777777" w:rsidR="002634A6" w:rsidRPr="008A39D3" w:rsidRDefault="002634A6" w:rsidP="008A39D3">
            <w:pPr>
              <w:pStyle w:val="Tabletext0"/>
              <w:rPr>
                <w:b/>
              </w:rPr>
            </w:pPr>
            <w:r w:rsidRPr="008A39D3">
              <w:rPr>
                <w:b/>
              </w:rPr>
              <w:t>No.</w:t>
            </w:r>
          </w:p>
        </w:tc>
        <w:tc>
          <w:tcPr>
            <w:tcW w:w="1434" w:type="dxa"/>
            <w:shd w:val="clear" w:color="auto" w:fill="E6EAF6" w:themeFill="background1"/>
          </w:tcPr>
          <w:p w14:paraId="15247E2C" w14:textId="77777777" w:rsidR="002634A6" w:rsidRPr="008A39D3" w:rsidRDefault="002634A6" w:rsidP="008A39D3">
            <w:pPr>
              <w:pStyle w:val="Tabletext0"/>
              <w:rPr>
                <w:b/>
              </w:rPr>
            </w:pPr>
            <w:r w:rsidRPr="008A39D3">
              <w:rPr>
                <w:b/>
              </w:rPr>
              <w:t>Objectives</w:t>
            </w:r>
          </w:p>
        </w:tc>
        <w:tc>
          <w:tcPr>
            <w:tcW w:w="1328" w:type="dxa"/>
            <w:shd w:val="clear" w:color="auto" w:fill="E6EAF6" w:themeFill="background1"/>
          </w:tcPr>
          <w:p w14:paraId="34092D09" w14:textId="77777777" w:rsidR="002634A6" w:rsidRPr="008A39D3" w:rsidRDefault="002634A6" w:rsidP="008A39D3">
            <w:pPr>
              <w:pStyle w:val="Tabletext0"/>
              <w:rPr>
                <w:b/>
              </w:rPr>
            </w:pPr>
            <w:r w:rsidRPr="008A39D3">
              <w:rPr>
                <w:b/>
              </w:rPr>
              <w:t>Measures of performance</w:t>
            </w:r>
          </w:p>
        </w:tc>
        <w:tc>
          <w:tcPr>
            <w:tcW w:w="1324" w:type="dxa"/>
            <w:gridSpan w:val="2"/>
            <w:shd w:val="clear" w:color="auto" w:fill="E6EAF6" w:themeFill="background1"/>
          </w:tcPr>
          <w:p w14:paraId="5F117DF2" w14:textId="77777777" w:rsidR="002634A6" w:rsidRPr="008A39D3" w:rsidRDefault="002634A6" w:rsidP="008A39D3">
            <w:pPr>
              <w:pStyle w:val="Tabletext0"/>
              <w:rPr>
                <w:b/>
              </w:rPr>
            </w:pPr>
            <w:r w:rsidRPr="008A39D3">
              <w:rPr>
                <w:b/>
              </w:rPr>
              <w:t>Performance met (y/n)</w:t>
            </w:r>
          </w:p>
        </w:tc>
        <w:tc>
          <w:tcPr>
            <w:tcW w:w="2025" w:type="dxa"/>
            <w:shd w:val="clear" w:color="auto" w:fill="E6EAF6" w:themeFill="background1"/>
          </w:tcPr>
          <w:p w14:paraId="3D199849" w14:textId="77777777" w:rsidR="002634A6" w:rsidRPr="008A39D3" w:rsidRDefault="002634A6" w:rsidP="008A39D3">
            <w:pPr>
              <w:pStyle w:val="Tabletext0"/>
              <w:rPr>
                <w:b/>
              </w:rPr>
            </w:pPr>
            <w:r w:rsidRPr="008A39D3">
              <w:rPr>
                <w:b/>
              </w:rPr>
              <w:t>Gaps or variations</w:t>
            </w:r>
          </w:p>
        </w:tc>
        <w:tc>
          <w:tcPr>
            <w:tcW w:w="1443" w:type="dxa"/>
            <w:shd w:val="clear" w:color="auto" w:fill="E6EAF6" w:themeFill="background1"/>
          </w:tcPr>
          <w:p w14:paraId="19F40D87" w14:textId="77777777" w:rsidR="002634A6" w:rsidRPr="008A39D3" w:rsidRDefault="002634A6" w:rsidP="008A39D3">
            <w:pPr>
              <w:pStyle w:val="Tabletext0"/>
              <w:rPr>
                <w:b/>
              </w:rPr>
            </w:pPr>
            <w:r w:rsidRPr="008A39D3">
              <w:rPr>
                <w:b/>
              </w:rPr>
              <w:t>Comments</w:t>
            </w:r>
          </w:p>
        </w:tc>
      </w:tr>
      <w:tr w:rsidR="0019018B" w:rsidRPr="002634A6" w14:paraId="34D20A0D" w14:textId="77777777" w:rsidTr="00AE0331">
        <w:tc>
          <w:tcPr>
            <w:tcW w:w="1462" w:type="dxa"/>
          </w:tcPr>
          <w:p w14:paraId="19C7F4D2" w14:textId="77777777" w:rsidR="002634A6" w:rsidRPr="002634A6" w:rsidRDefault="002634A6" w:rsidP="00C93F36">
            <w:pPr>
              <w:pStyle w:val="Tabletext0"/>
            </w:pPr>
            <w:r w:rsidRPr="002634A6">
              <w:t>1</w:t>
            </w:r>
          </w:p>
        </w:tc>
        <w:tc>
          <w:tcPr>
            <w:tcW w:w="1434" w:type="dxa"/>
          </w:tcPr>
          <w:p w14:paraId="2707D59C" w14:textId="77777777" w:rsidR="002634A6" w:rsidRPr="002634A6" w:rsidRDefault="002634A6" w:rsidP="00C93F36">
            <w:pPr>
              <w:pStyle w:val="Tabletext0"/>
            </w:pPr>
            <w:r w:rsidRPr="002634A6">
              <w:t>Enhance the reputation of MPower108 Sydney</w:t>
            </w:r>
          </w:p>
        </w:tc>
        <w:tc>
          <w:tcPr>
            <w:tcW w:w="1328" w:type="dxa"/>
          </w:tcPr>
          <w:p w14:paraId="729A99C9" w14:textId="5818307E" w:rsidR="002634A6" w:rsidRPr="002634A6" w:rsidRDefault="002634A6" w:rsidP="00C93F36">
            <w:pPr>
              <w:pStyle w:val="Tabletext0"/>
            </w:pPr>
            <w:r w:rsidRPr="002634A6">
              <w:t>Increase in positive responses from feedback surveys before, during and after the marketing expo</w:t>
            </w:r>
          </w:p>
        </w:tc>
        <w:tc>
          <w:tcPr>
            <w:tcW w:w="1324" w:type="dxa"/>
            <w:gridSpan w:val="2"/>
          </w:tcPr>
          <w:p w14:paraId="300AA53D" w14:textId="77777777" w:rsidR="002634A6" w:rsidRPr="002634A6" w:rsidRDefault="002634A6" w:rsidP="00C93F36">
            <w:pPr>
              <w:pStyle w:val="Tabletext0"/>
            </w:pPr>
            <w:r w:rsidRPr="002634A6">
              <w:t>y</w:t>
            </w:r>
          </w:p>
        </w:tc>
        <w:tc>
          <w:tcPr>
            <w:tcW w:w="2025" w:type="dxa"/>
          </w:tcPr>
          <w:p w14:paraId="2371DA52" w14:textId="77777777" w:rsidR="002634A6" w:rsidRPr="002634A6" w:rsidRDefault="002634A6" w:rsidP="00C93F36">
            <w:pPr>
              <w:pStyle w:val="Tabletext0"/>
            </w:pPr>
          </w:p>
        </w:tc>
        <w:tc>
          <w:tcPr>
            <w:tcW w:w="1443" w:type="dxa"/>
          </w:tcPr>
          <w:p w14:paraId="61D1485D" w14:textId="77777777" w:rsidR="002634A6" w:rsidRPr="002634A6" w:rsidRDefault="002634A6" w:rsidP="00C93F36">
            <w:pPr>
              <w:pStyle w:val="Tabletext0"/>
            </w:pPr>
            <w:r w:rsidRPr="002634A6">
              <w:t>50% of feedback surveys demonstrated an increase to the reputation of MPower108 Sydney as a quality service provider</w:t>
            </w:r>
          </w:p>
        </w:tc>
      </w:tr>
      <w:tr w:rsidR="0019018B" w:rsidRPr="002634A6" w14:paraId="05506BD6" w14:textId="77777777" w:rsidTr="00AE0331">
        <w:tc>
          <w:tcPr>
            <w:tcW w:w="1462" w:type="dxa"/>
          </w:tcPr>
          <w:p w14:paraId="78D86EA2" w14:textId="77777777" w:rsidR="002634A6" w:rsidRPr="00BA748F" w:rsidRDefault="002634A6" w:rsidP="00C93F36">
            <w:pPr>
              <w:pStyle w:val="Tabletext0"/>
            </w:pPr>
            <w:r w:rsidRPr="00BA748F">
              <w:t>2</w:t>
            </w:r>
          </w:p>
        </w:tc>
        <w:tc>
          <w:tcPr>
            <w:tcW w:w="1434" w:type="dxa"/>
          </w:tcPr>
          <w:p w14:paraId="22193BDB" w14:textId="77777777" w:rsidR="002634A6" w:rsidRPr="00BA748F" w:rsidRDefault="002634A6" w:rsidP="00C93F36">
            <w:pPr>
              <w:pStyle w:val="Tabletext0"/>
            </w:pPr>
            <w:r w:rsidRPr="00BA748F">
              <w:t>Increase new customers to MPower108 Sydney services</w:t>
            </w:r>
          </w:p>
        </w:tc>
        <w:tc>
          <w:tcPr>
            <w:tcW w:w="1328" w:type="dxa"/>
          </w:tcPr>
          <w:p w14:paraId="3D1A15E7" w14:textId="77777777" w:rsidR="002634A6" w:rsidRPr="00BA748F" w:rsidRDefault="002634A6" w:rsidP="00C93F36">
            <w:pPr>
              <w:pStyle w:val="Tabletext0"/>
            </w:pPr>
            <w:r w:rsidRPr="00BA748F">
              <w:t>An overall new customer increase of 3% (from 2038 current customers)</w:t>
            </w:r>
          </w:p>
        </w:tc>
        <w:tc>
          <w:tcPr>
            <w:tcW w:w="1324" w:type="dxa"/>
            <w:gridSpan w:val="2"/>
          </w:tcPr>
          <w:p w14:paraId="2CC7147D" w14:textId="77777777" w:rsidR="002634A6" w:rsidRPr="00BA748F" w:rsidRDefault="002634A6" w:rsidP="00C93F36">
            <w:pPr>
              <w:pStyle w:val="Tabletext0"/>
            </w:pPr>
            <w:r w:rsidRPr="00BA748F">
              <w:t>y</w:t>
            </w:r>
          </w:p>
        </w:tc>
        <w:tc>
          <w:tcPr>
            <w:tcW w:w="2025" w:type="dxa"/>
          </w:tcPr>
          <w:p w14:paraId="6C69C385" w14:textId="77777777" w:rsidR="002634A6" w:rsidRPr="00BA748F" w:rsidRDefault="002634A6" w:rsidP="00C93F36">
            <w:pPr>
              <w:pStyle w:val="Tabletext0"/>
            </w:pPr>
            <w:r w:rsidRPr="00BA748F">
              <w:t xml:space="preserve">There was a .06% gap between the target performance metric and actual. </w:t>
            </w:r>
          </w:p>
        </w:tc>
        <w:tc>
          <w:tcPr>
            <w:tcW w:w="1443" w:type="dxa"/>
          </w:tcPr>
          <w:p w14:paraId="307EA36D" w14:textId="77777777" w:rsidR="002634A6" w:rsidRPr="00BA748F" w:rsidRDefault="002634A6" w:rsidP="00C93F36">
            <w:pPr>
              <w:pStyle w:val="Tabletext0"/>
            </w:pPr>
            <w:r w:rsidRPr="00BA748F">
              <w:t>A Total of 60 extra customer sign ups were achieved from the marketing event at the disability expo. This was an increase of 2.94% just under the 3% target.</w:t>
            </w:r>
          </w:p>
        </w:tc>
      </w:tr>
      <w:tr w:rsidR="00AE0331" w:rsidRPr="002634A6" w14:paraId="5C8D4A76" w14:textId="77777777" w:rsidTr="00D41190">
        <w:tc>
          <w:tcPr>
            <w:tcW w:w="9016" w:type="dxa"/>
            <w:gridSpan w:val="7"/>
            <w:shd w:val="clear" w:color="auto" w:fill="E6EAF6" w:themeFill="background1"/>
          </w:tcPr>
          <w:p w14:paraId="7EF372F0" w14:textId="75F1E230" w:rsidR="00AE0331" w:rsidRPr="00BA748F" w:rsidRDefault="00AE0331" w:rsidP="00AE0331">
            <w:pPr>
              <w:pStyle w:val="TableHeading"/>
            </w:pPr>
            <w:r w:rsidRPr="00BA748F">
              <w:lastRenderedPageBreak/>
              <w:t>Plan for achieving objectives</w:t>
            </w:r>
          </w:p>
        </w:tc>
      </w:tr>
      <w:tr w:rsidR="0019018B" w:rsidRPr="002634A6" w14:paraId="0AEF144C" w14:textId="77777777" w:rsidTr="008A39D3">
        <w:trPr>
          <w:tblHeader/>
        </w:trPr>
        <w:tc>
          <w:tcPr>
            <w:tcW w:w="1462" w:type="dxa"/>
            <w:shd w:val="clear" w:color="auto" w:fill="E6EAF6" w:themeFill="background1"/>
          </w:tcPr>
          <w:p w14:paraId="336E72A6" w14:textId="77777777" w:rsidR="002634A6" w:rsidRPr="008A39D3" w:rsidRDefault="002634A6" w:rsidP="008A39D3">
            <w:pPr>
              <w:pStyle w:val="Tabletext0"/>
              <w:jc w:val="center"/>
              <w:rPr>
                <w:b/>
              </w:rPr>
            </w:pPr>
            <w:r w:rsidRPr="008A39D3">
              <w:rPr>
                <w:b/>
              </w:rPr>
              <w:t>Actions</w:t>
            </w:r>
          </w:p>
        </w:tc>
        <w:tc>
          <w:tcPr>
            <w:tcW w:w="1434" w:type="dxa"/>
            <w:shd w:val="clear" w:color="auto" w:fill="E6EAF6" w:themeFill="background1"/>
          </w:tcPr>
          <w:p w14:paraId="2F3125B8" w14:textId="77777777" w:rsidR="002634A6" w:rsidRPr="008A39D3" w:rsidRDefault="002634A6" w:rsidP="008A39D3">
            <w:pPr>
              <w:pStyle w:val="Tabletext0"/>
              <w:jc w:val="center"/>
              <w:rPr>
                <w:b/>
              </w:rPr>
            </w:pPr>
            <w:r w:rsidRPr="008A39D3">
              <w:rPr>
                <w:b/>
              </w:rPr>
              <w:t>Step by Step Plan</w:t>
            </w:r>
          </w:p>
        </w:tc>
        <w:tc>
          <w:tcPr>
            <w:tcW w:w="1328" w:type="dxa"/>
            <w:shd w:val="clear" w:color="auto" w:fill="E6EAF6" w:themeFill="background1"/>
          </w:tcPr>
          <w:p w14:paraId="0B80CE67" w14:textId="77777777" w:rsidR="002634A6" w:rsidRPr="008A39D3" w:rsidRDefault="002634A6" w:rsidP="008A39D3">
            <w:pPr>
              <w:pStyle w:val="Tabletext0"/>
              <w:jc w:val="center"/>
              <w:rPr>
                <w:b/>
              </w:rPr>
            </w:pPr>
            <w:r w:rsidRPr="008A39D3">
              <w:rPr>
                <w:b/>
              </w:rPr>
              <w:t>Due date</w:t>
            </w:r>
          </w:p>
        </w:tc>
        <w:tc>
          <w:tcPr>
            <w:tcW w:w="1324" w:type="dxa"/>
            <w:gridSpan w:val="2"/>
            <w:shd w:val="clear" w:color="auto" w:fill="E6EAF6" w:themeFill="background1"/>
          </w:tcPr>
          <w:p w14:paraId="677AEEA0" w14:textId="77777777" w:rsidR="002634A6" w:rsidRPr="008A39D3" w:rsidRDefault="002634A6" w:rsidP="008A39D3">
            <w:pPr>
              <w:pStyle w:val="Tabletext0"/>
              <w:jc w:val="center"/>
              <w:rPr>
                <w:b/>
              </w:rPr>
            </w:pPr>
            <w:r w:rsidRPr="008A39D3">
              <w:rPr>
                <w:b/>
              </w:rPr>
              <w:t>Name</w:t>
            </w:r>
          </w:p>
        </w:tc>
        <w:tc>
          <w:tcPr>
            <w:tcW w:w="2025" w:type="dxa"/>
            <w:shd w:val="clear" w:color="auto" w:fill="E6EAF6" w:themeFill="background1"/>
          </w:tcPr>
          <w:p w14:paraId="72216C94" w14:textId="7DB0DF2E" w:rsidR="002634A6" w:rsidRPr="008A39D3" w:rsidRDefault="002634A6" w:rsidP="008A39D3">
            <w:pPr>
              <w:pStyle w:val="Tabletext0"/>
              <w:jc w:val="center"/>
              <w:rPr>
                <w:b/>
              </w:rPr>
            </w:pPr>
            <w:r w:rsidRPr="008A39D3">
              <w:rPr>
                <w:b/>
              </w:rPr>
              <w:t>Outcomes/variances</w:t>
            </w:r>
          </w:p>
        </w:tc>
        <w:tc>
          <w:tcPr>
            <w:tcW w:w="1443" w:type="dxa"/>
            <w:shd w:val="clear" w:color="auto" w:fill="E6EAF6" w:themeFill="background1"/>
          </w:tcPr>
          <w:p w14:paraId="074F5EA8" w14:textId="77777777" w:rsidR="002634A6" w:rsidRPr="008A39D3" w:rsidRDefault="002634A6" w:rsidP="008A39D3">
            <w:pPr>
              <w:pStyle w:val="Tabletext0"/>
              <w:jc w:val="center"/>
              <w:rPr>
                <w:b/>
              </w:rPr>
            </w:pPr>
            <w:r w:rsidRPr="008A39D3">
              <w:rPr>
                <w:b/>
              </w:rPr>
              <w:t>Completed date and signature</w:t>
            </w:r>
          </w:p>
        </w:tc>
      </w:tr>
      <w:tr w:rsidR="0019018B" w:rsidRPr="002634A6" w14:paraId="08D21E00" w14:textId="77777777" w:rsidTr="00AE0331">
        <w:trPr>
          <w:tblHeader/>
        </w:trPr>
        <w:tc>
          <w:tcPr>
            <w:tcW w:w="1462" w:type="dxa"/>
            <w:vMerge w:val="restart"/>
            <w:vAlign w:val="center"/>
          </w:tcPr>
          <w:p w14:paraId="10EA631B" w14:textId="77777777" w:rsidR="002634A6" w:rsidRPr="00BA748F" w:rsidRDefault="002634A6" w:rsidP="00C93F36">
            <w:pPr>
              <w:pStyle w:val="Tabletext0"/>
            </w:pPr>
            <w:r w:rsidRPr="00BA748F">
              <w:t>Insert each action to be performed</w:t>
            </w:r>
          </w:p>
        </w:tc>
        <w:tc>
          <w:tcPr>
            <w:tcW w:w="1434" w:type="dxa"/>
            <w:vAlign w:val="center"/>
          </w:tcPr>
          <w:p w14:paraId="0AE8BED4" w14:textId="33094038" w:rsidR="002634A6" w:rsidRPr="00BA748F" w:rsidRDefault="002634A6" w:rsidP="00C93F36">
            <w:pPr>
              <w:pStyle w:val="Tabletext0"/>
            </w:pPr>
            <w:r w:rsidRPr="00BA748F">
              <w:t>Set the measurable performance goals to achieve from the marketing activity</w:t>
            </w:r>
          </w:p>
        </w:tc>
        <w:tc>
          <w:tcPr>
            <w:tcW w:w="1328" w:type="dxa"/>
          </w:tcPr>
          <w:p w14:paraId="1DED9173" w14:textId="77777777" w:rsidR="002634A6" w:rsidRPr="00BA748F" w:rsidRDefault="002634A6" w:rsidP="00C93F36">
            <w:pPr>
              <w:pStyle w:val="Tabletext0"/>
            </w:pPr>
            <w:r w:rsidRPr="00BA748F">
              <w:t>20/10/2022</w:t>
            </w:r>
          </w:p>
        </w:tc>
        <w:tc>
          <w:tcPr>
            <w:tcW w:w="1324" w:type="dxa"/>
            <w:gridSpan w:val="2"/>
            <w:vAlign w:val="center"/>
          </w:tcPr>
          <w:p w14:paraId="3DF1B8BA" w14:textId="77777777" w:rsidR="002634A6" w:rsidRPr="00BA748F" w:rsidRDefault="002634A6" w:rsidP="00C93F36">
            <w:pPr>
              <w:pStyle w:val="Tabletext0"/>
            </w:pPr>
            <w:r w:rsidRPr="00BA748F">
              <w:t>Ryan Cyan and Tammy White</w:t>
            </w:r>
          </w:p>
        </w:tc>
        <w:tc>
          <w:tcPr>
            <w:tcW w:w="2025" w:type="dxa"/>
            <w:vAlign w:val="center"/>
          </w:tcPr>
          <w:p w14:paraId="7D488A23" w14:textId="61FA791B" w:rsidR="002634A6" w:rsidRPr="00BA748F" w:rsidRDefault="002634A6" w:rsidP="00C93F36">
            <w:pPr>
              <w:pStyle w:val="Tabletext0"/>
            </w:pPr>
            <w:r w:rsidRPr="00BA748F">
              <w:t xml:space="preserve">Performance goals were met with a slight negative of .06% in signups, however this was an overall achievement for the </w:t>
            </w:r>
            <w:r w:rsidR="00BA748F" w:rsidRPr="00BA748F">
              <w:t>first-time</w:t>
            </w:r>
            <w:r w:rsidRPr="00BA748F">
              <w:t xml:space="preserve"> event.</w:t>
            </w:r>
          </w:p>
        </w:tc>
        <w:tc>
          <w:tcPr>
            <w:tcW w:w="1443" w:type="dxa"/>
          </w:tcPr>
          <w:p w14:paraId="38FE1013" w14:textId="77777777" w:rsidR="00BA748F" w:rsidRDefault="00BA748F" w:rsidP="00C93F36">
            <w:pPr>
              <w:pStyle w:val="Tabletext0"/>
            </w:pPr>
            <w:r>
              <w:t>20/10/2022</w:t>
            </w:r>
          </w:p>
          <w:p w14:paraId="62E8675C" w14:textId="719695CF" w:rsidR="002634A6" w:rsidRPr="00BA748F" w:rsidRDefault="002634A6" w:rsidP="00C93F36">
            <w:pPr>
              <w:pStyle w:val="Tabletext0"/>
            </w:pPr>
            <w:proofErr w:type="spellStart"/>
            <w:r w:rsidRPr="00BA748F">
              <w:t>RCyan</w:t>
            </w:r>
            <w:proofErr w:type="spellEnd"/>
          </w:p>
        </w:tc>
      </w:tr>
      <w:tr w:rsidR="0019018B" w:rsidRPr="002634A6" w14:paraId="5B9196FE" w14:textId="77777777" w:rsidTr="00AE0331">
        <w:trPr>
          <w:tblHeader/>
        </w:trPr>
        <w:tc>
          <w:tcPr>
            <w:tcW w:w="1462" w:type="dxa"/>
            <w:vMerge/>
            <w:vAlign w:val="center"/>
          </w:tcPr>
          <w:p w14:paraId="7FD596DA" w14:textId="77777777" w:rsidR="002634A6" w:rsidRPr="002634A6" w:rsidRDefault="002634A6" w:rsidP="00C93F36">
            <w:pPr>
              <w:pStyle w:val="Tabletext0"/>
            </w:pPr>
          </w:p>
        </w:tc>
        <w:tc>
          <w:tcPr>
            <w:tcW w:w="1434" w:type="dxa"/>
            <w:vAlign w:val="center"/>
          </w:tcPr>
          <w:p w14:paraId="40091385" w14:textId="77777777" w:rsidR="002634A6" w:rsidRPr="00BA748F" w:rsidRDefault="002634A6" w:rsidP="00C93F36">
            <w:pPr>
              <w:pStyle w:val="Tabletext0"/>
            </w:pPr>
            <w:r w:rsidRPr="00BA748F">
              <w:t>Book booth for the disability expo, submitting organisational documents including insurances, etc</w:t>
            </w:r>
          </w:p>
        </w:tc>
        <w:tc>
          <w:tcPr>
            <w:tcW w:w="1328" w:type="dxa"/>
          </w:tcPr>
          <w:p w14:paraId="373EA591" w14:textId="77777777" w:rsidR="002634A6" w:rsidRPr="00BA748F" w:rsidRDefault="002634A6" w:rsidP="00C93F36">
            <w:pPr>
              <w:pStyle w:val="Tabletext0"/>
            </w:pPr>
            <w:r w:rsidRPr="00BA748F">
              <w:t>22/10/2022</w:t>
            </w:r>
          </w:p>
        </w:tc>
        <w:tc>
          <w:tcPr>
            <w:tcW w:w="1324" w:type="dxa"/>
            <w:gridSpan w:val="2"/>
            <w:vAlign w:val="center"/>
          </w:tcPr>
          <w:p w14:paraId="796273C1" w14:textId="77777777" w:rsidR="002634A6" w:rsidRPr="00BA748F" w:rsidRDefault="002634A6" w:rsidP="00C93F36">
            <w:pPr>
              <w:pStyle w:val="Tabletext0"/>
            </w:pPr>
            <w:r w:rsidRPr="00BA748F">
              <w:t>Ryan Cyan and Tammy White</w:t>
            </w:r>
          </w:p>
        </w:tc>
        <w:tc>
          <w:tcPr>
            <w:tcW w:w="2025" w:type="dxa"/>
            <w:vAlign w:val="center"/>
          </w:tcPr>
          <w:p w14:paraId="50FFA946" w14:textId="77777777" w:rsidR="002634A6" w:rsidRPr="00BA748F" w:rsidRDefault="002634A6" w:rsidP="00C93F36">
            <w:pPr>
              <w:pStyle w:val="Tabletext0"/>
            </w:pPr>
            <w:r w:rsidRPr="00BA748F">
              <w:t>Completed on time.</w:t>
            </w:r>
          </w:p>
        </w:tc>
        <w:tc>
          <w:tcPr>
            <w:tcW w:w="1443" w:type="dxa"/>
          </w:tcPr>
          <w:p w14:paraId="10BE4903" w14:textId="77777777" w:rsidR="00BA748F" w:rsidRDefault="00BA748F" w:rsidP="00C93F36">
            <w:pPr>
              <w:pStyle w:val="Tabletext0"/>
            </w:pPr>
            <w:r>
              <w:t>22/10/2022</w:t>
            </w:r>
          </w:p>
          <w:p w14:paraId="7B0DCD80" w14:textId="078EEA47" w:rsidR="002634A6" w:rsidRPr="00BA748F" w:rsidRDefault="002634A6" w:rsidP="00C93F36">
            <w:pPr>
              <w:pStyle w:val="Tabletext0"/>
            </w:pPr>
            <w:proofErr w:type="spellStart"/>
            <w:r w:rsidRPr="00BA748F">
              <w:t>RCyan</w:t>
            </w:r>
            <w:proofErr w:type="spellEnd"/>
          </w:p>
        </w:tc>
      </w:tr>
      <w:tr w:rsidR="0019018B" w:rsidRPr="002634A6" w14:paraId="283D880F" w14:textId="77777777" w:rsidTr="00AE0331">
        <w:trPr>
          <w:tblHeader/>
        </w:trPr>
        <w:tc>
          <w:tcPr>
            <w:tcW w:w="1462" w:type="dxa"/>
            <w:vMerge/>
            <w:vAlign w:val="center"/>
          </w:tcPr>
          <w:p w14:paraId="7B5A72E6" w14:textId="77777777" w:rsidR="002634A6" w:rsidRPr="002634A6" w:rsidRDefault="002634A6" w:rsidP="00C93F36">
            <w:pPr>
              <w:pStyle w:val="Tabletext0"/>
            </w:pPr>
          </w:p>
        </w:tc>
        <w:tc>
          <w:tcPr>
            <w:tcW w:w="1434" w:type="dxa"/>
            <w:vAlign w:val="center"/>
          </w:tcPr>
          <w:p w14:paraId="57F6DF95" w14:textId="77777777" w:rsidR="002634A6" w:rsidRPr="00BA748F" w:rsidRDefault="002634A6" w:rsidP="00C93F36">
            <w:pPr>
              <w:pStyle w:val="Tabletext0"/>
            </w:pPr>
            <w:r w:rsidRPr="00BA748F">
              <w:t>Work out skills and resources required for the event. Contact personnel who would be required for the expo (Rodney to select two other team members)</w:t>
            </w:r>
          </w:p>
        </w:tc>
        <w:tc>
          <w:tcPr>
            <w:tcW w:w="1328" w:type="dxa"/>
          </w:tcPr>
          <w:p w14:paraId="34EC450D" w14:textId="77777777" w:rsidR="002634A6" w:rsidRPr="00BA748F" w:rsidRDefault="002634A6" w:rsidP="00C93F36">
            <w:pPr>
              <w:pStyle w:val="Tabletext0"/>
            </w:pPr>
            <w:r w:rsidRPr="00BA748F">
              <w:t>20/10/2022</w:t>
            </w:r>
          </w:p>
        </w:tc>
        <w:tc>
          <w:tcPr>
            <w:tcW w:w="1324" w:type="dxa"/>
            <w:gridSpan w:val="2"/>
            <w:vAlign w:val="center"/>
          </w:tcPr>
          <w:p w14:paraId="6721C91B" w14:textId="77777777" w:rsidR="002634A6" w:rsidRPr="00BA748F" w:rsidRDefault="002634A6" w:rsidP="00C93F36">
            <w:pPr>
              <w:pStyle w:val="Tabletext0"/>
            </w:pPr>
            <w:r w:rsidRPr="00BA748F">
              <w:t>Ryan Cyan and Tammy White</w:t>
            </w:r>
          </w:p>
        </w:tc>
        <w:tc>
          <w:tcPr>
            <w:tcW w:w="2025" w:type="dxa"/>
            <w:vAlign w:val="center"/>
          </w:tcPr>
          <w:p w14:paraId="162CF24B" w14:textId="77777777" w:rsidR="002634A6" w:rsidRPr="00BA748F" w:rsidRDefault="002634A6" w:rsidP="00C93F36">
            <w:pPr>
              <w:pStyle w:val="Tabletext0"/>
            </w:pPr>
            <w:r w:rsidRPr="00BA748F">
              <w:t>Completed on time.</w:t>
            </w:r>
          </w:p>
        </w:tc>
        <w:tc>
          <w:tcPr>
            <w:tcW w:w="1443" w:type="dxa"/>
          </w:tcPr>
          <w:p w14:paraId="6274FA84" w14:textId="77777777" w:rsidR="00BA748F" w:rsidRDefault="00BA748F" w:rsidP="00C93F36">
            <w:pPr>
              <w:pStyle w:val="Tabletext0"/>
            </w:pPr>
            <w:r>
              <w:t>20/10/2022</w:t>
            </w:r>
          </w:p>
          <w:p w14:paraId="5557E6C9" w14:textId="4B71A934" w:rsidR="002634A6" w:rsidRPr="00BA748F" w:rsidRDefault="002634A6" w:rsidP="00C93F36">
            <w:pPr>
              <w:pStyle w:val="Tabletext0"/>
            </w:pPr>
            <w:proofErr w:type="spellStart"/>
            <w:r w:rsidRPr="00BA748F">
              <w:t>RCyan</w:t>
            </w:r>
            <w:proofErr w:type="spellEnd"/>
          </w:p>
        </w:tc>
      </w:tr>
      <w:tr w:rsidR="0019018B" w:rsidRPr="002634A6" w14:paraId="7E94F038" w14:textId="77777777" w:rsidTr="00AE0331">
        <w:trPr>
          <w:tblHeader/>
        </w:trPr>
        <w:tc>
          <w:tcPr>
            <w:tcW w:w="1462" w:type="dxa"/>
            <w:vMerge/>
            <w:vAlign w:val="center"/>
          </w:tcPr>
          <w:p w14:paraId="5B997586" w14:textId="77777777" w:rsidR="002634A6" w:rsidRPr="002634A6" w:rsidRDefault="002634A6" w:rsidP="00C93F36">
            <w:pPr>
              <w:pStyle w:val="Tabletext0"/>
            </w:pPr>
          </w:p>
        </w:tc>
        <w:tc>
          <w:tcPr>
            <w:tcW w:w="1434" w:type="dxa"/>
            <w:vAlign w:val="center"/>
          </w:tcPr>
          <w:p w14:paraId="293E79DC" w14:textId="77777777" w:rsidR="002634A6" w:rsidRPr="002634A6" w:rsidRDefault="002634A6" w:rsidP="00C93F36">
            <w:pPr>
              <w:pStyle w:val="Tabletext0"/>
            </w:pPr>
            <w:r w:rsidRPr="002634A6">
              <w:t>Event team meeting to discuss outcomes, requirements, budgets and expectations</w:t>
            </w:r>
          </w:p>
        </w:tc>
        <w:tc>
          <w:tcPr>
            <w:tcW w:w="1328" w:type="dxa"/>
          </w:tcPr>
          <w:p w14:paraId="5CD5C124" w14:textId="77777777" w:rsidR="002634A6" w:rsidRPr="002634A6" w:rsidRDefault="002634A6" w:rsidP="00C93F36">
            <w:pPr>
              <w:pStyle w:val="Tabletext0"/>
            </w:pPr>
            <w:r w:rsidRPr="002634A6">
              <w:t>23/10/2022</w:t>
            </w:r>
          </w:p>
        </w:tc>
        <w:tc>
          <w:tcPr>
            <w:tcW w:w="1324" w:type="dxa"/>
            <w:gridSpan w:val="2"/>
            <w:vAlign w:val="center"/>
          </w:tcPr>
          <w:p w14:paraId="0F5F6237" w14:textId="77777777" w:rsidR="002634A6" w:rsidRPr="002634A6" w:rsidRDefault="002634A6" w:rsidP="00C93F36">
            <w:pPr>
              <w:pStyle w:val="Tabletext0"/>
            </w:pPr>
            <w:r w:rsidRPr="002634A6">
              <w:t>Ryan Cyan, team members, Lindy Lee and Tammy White</w:t>
            </w:r>
          </w:p>
        </w:tc>
        <w:tc>
          <w:tcPr>
            <w:tcW w:w="2025" w:type="dxa"/>
            <w:vAlign w:val="center"/>
          </w:tcPr>
          <w:p w14:paraId="59478D2E" w14:textId="77777777" w:rsidR="002634A6" w:rsidRPr="002634A6" w:rsidRDefault="002634A6" w:rsidP="00C93F36">
            <w:pPr>
              <w:pStyle w:val="Tabletext0"/>
            </w:pPr>
            <w:r w:rsidRPr="002634A6">
              <w:t>Completed late at 25/10/2022 due to other staff meetings.</w:t>
            </w:r>
          </w:p>
        </w:tc>
        <w:tc>
          <w:tcPr>
            <w:tcW w:w="1443" w:type="dxa"/>
          </w:tcPr>
          <w:p w14:paraId="59CFC05C" w14:textId="77777777" w:rsidR="00BA748F" w:rsidRDefault="00BA748F" w:rsidP="00C93F36">
            <w:pPr>
              <w:pStyle w:val="Tabletext0"/>
            </w:pPr>
            <w:r>
              <w:t>25/10/2022</w:t>
            </w:r>
          </w:p>
          <w:p w14:paraId="28FFF634" w14:textId="230389F2" w:rsidR="002634A6" w:rsidRPr="00BA748F" w:rsidRDefault="002634A6" w:rsidP="00C93F36">
            <w:pPr>
              <w:pStyle w:val="Tabletext0"/>
            </w:pPr>
            <w:proofErr w:type="spellStart"/>
            <w:r w:rsidRPr="00BA748F">
              <w:t>RCyan</w:t>
            </w:r>
            <w:proofErr w:type="spellEnd"/>
          </w:p>
        </w:tc>
      </w:tr>
      <w:tr w:rsidR="0019018B" w:rsidRPr="002634A6" w14:paraId="64C786B8" w14:textId="77777777" w:rsidTr="00AE0331">
        <w:trPr>
          <w:tblHeader/>
        </w:trPr>
        <w:tc>
          <w:tcPr>
            <w:tcW w:w="1462" w:type="dxa"/>
            <w:vMerge/>
            <w:vAlign w:val="center"/>
          </w:tcPr>
          <w:p w14:paraId="32D0918D" w14:textId="77777777" w:rsidR="002634A6" w:rsidRPr="002634A6" w:rsidRDefault="002634A6" w:rsidP="00C93F36">
            <w:pPr>
              <w:pStyle w:val="Tabletext0"/>
            </w:pPr>
          </w:p>
        </w:tc>
        <w:tc>
          <w:tcPr>
            <w:tcW w:w="1434" w:type="dxa"/>
          </w:tcPr>
          <w:p w14:paraId="066C95C8" w14:textId="77777777" w:rsidR="002634A6" w:rsidRPr="002634A6" w:rsidRDefault="002634A6" w:rsidP="00C93F36">
            <w:pPr>
              <w:pStyle w:val="Tabletext0"/>
            </w:pPr>
            <w:r w:rsidRPr="002634A6">
              <w:t xml:space="preserve">Marketing action plan for approval </w:t>
            </w:r>
          </w:p>
        </w:tc>
        <w:tc>
          <w:tcPr>
            <w:tcW w:w="1328" w:type="dxa"/>
          </w:tcPr>
          <w:p w14:paraId="0EBADF0B" w14:textId="77777777" w:rsidR="002634A6" w:rsidRPr="002634A6" w:rsidRDefault="002634A6" w:rsidP="00C93F36">
            <w:pPr>
              <w:pStyle w:val="Tabletext0"/>
            </w:pPr>
            <w:r w:rsidRPr="002634A6">
              <w:t>23/10/2022</w:t>
            </w:r>
          </w:p>
        </w:tc>
        <w:tc>
          <w:tcPr>
            <w:tcW w:w="1324" w:type="dxa"/>
            <w:gridSpan w:val="2"/>
          </w:tcPr>
          <w:p w14:paraId="320B641E" w14:textId="77777777" w:rsidR="002634A6" w:rsidRPr="002634A6" w:rsidRDefault="002634A6" w:rsidP="00C93F36">
            <w:pPr>
              <w:pStyle w:val="Tabletext0"/>
            </w:pPr>
            <w:r w:rsidRPr="002634A6">
              <w:t>Ryan Cyan and Tammy White to Lindy Lee and Roman Brown</w:t>
            </w:r>
          </w:p>
        </w:tc>
        <w:tc>
          <w:tcPr>
            <w:tcW w:w="2025" w:type="dxa"/>
            <w:vAlign w:val="center"/>
          </w:tcPr>
          <w:p w14:paraId="7A0C926F" w14:textId="77777777" w:rsidR="002634A6" w:rsidRPr="002634A6" w:rsidRDefault="002634A6" w:rsidP="00C93F36">
            <w:pPr>
              <w:pStyle w:val="Tabletext0"/>
            </w:pPr>
            <w:r w:rsidRPr="002634A6">
              <w:t xml:space="preserve">Completed and sent for approval from </w:t>
            </w:r>
            <w:proofErr w:type="spellStart"/>
            <w:r w:rsidRPr="002634A6">
              <w:t>LLee</w:t>
            </w:r>
            <w:proofErr w:type="spellEnd"/>
            <w:r w:rsidRPr="002634A6">
              <w:t xml:space="preserve">. </w:t>
            </w:r>
          </w:p>
        </w:tc>
        <w:tc>
          <w:tcPr>
            <w:tcW w:w="1443" w:type="dxa"/>
          </w:tcPr>
          <w:p w14:paraId="54B72C8C" w14:textId="77777777" w:rsidR="00BA748F" w:rsidRDefault="00BA748F" w:rsidP="00C93F36">
            <w:pPr>
              <w:pStyle w:val="Tabletext0"/>
            </w:pPr>
            <w:r>
              <w:t>23/10/2022</w:t>
            </w:r>
          </w:p>
          <w:p w14:paraId="4F5AADBA" w14:textId="150DFD32" w:rsidR="002634A6" w:rsidRPr="00BA748F" w:rsidRDefault="002634A6" w:rsidP="00C93F36">
            <w:pPr>
              <w:pStyle w:val="Tabletext0"/>
            </w:pPr>
            <w:proofErr w:type="spellStart"/>
            <w:r w:rsidRPr="00BA748F">
              <w:t>RCyan</w:t>
            </w:r>
            <w:proofErr w:type="spellEnd"/>
          </w:p>
        </w:tc>
      </w:tr>
      <w:tr w:rsidR="0019018B" w:rsidRPr="002634A6" w14:paraId="7C704E04" w14:textId="77777777" w:rsidTr="00AE0331">
        <w:trPr>
          <w:tblHeader/>
        </w:trPr>
        <w:tc>
          <w:tcPr>
            <w:tcW w:w="1462" w:type="dxa"/>
            <w:vMerge w:val="restart"/>
          </w:tcPr>
          <w:p w14:paraId="55882BFD" w14:textId="77777777" w:rsidR="002634A6" w:rsidRPr="002634A6" w:rsidRDefault="002634A6" w:rsidP="00C93F36">
            <w:pPr>
              <w:pStyle w:val="Tabletext0"/>
            </w:pPr>
          </w:p>
        </w:tc>
        <w:tc>
          <w:tcPr>
            <w:tcW w:w="1434" w:type="dxa"/>
          </w:tcPr>
          <w:p w14:paraId="640C7F5F" w14:textId="77777777" w:rsidR="002634A6" w:rsidRPr="002634A6" w:rsidRDefault="002634A6" w:rsidP="00C93F36">
            <w:pPr>
              <w:pStyle w:val="Tabletext0"/>
            </w:pPr>
            <w:r w:rsidRPr="002634A6">
              <w:t xml:space="preserve">Order brochures, pamphlets and marketing materials to be published using MPower108 style guides and </w:t>
            </w:r>
            <w:r w:rsidRPr="002634A6">
              <w:lastRenderedPageBreak/>
              <w:t>marketing resources</w:t>
            </w:r>
          </w:p>
        </w:tc>
        <w:tc>
          <w:tcPr>
            <w:tcW w:w="1328" w:type="dxa"/>
          </w:tcPr>
          <w:p w14:paraId="4E7F4005" w14:textId="418E3CA3" w:rsidR="002634A6" w:rsidRPr="002634A6" w:rsidRDefault="002634A6" w:rsidP="00C93F36">
            <w:pPr>
              <w:pStyle w:val="Tabletext0"/>
            </w:pPr>
            <w:r w:rsidRPr="002634A6">
              <w:lastRenderedPageBreak/>
              <w:t>2</w:t>
            </w:r>
            <w:r w:rsidR="0019018B">
              <w:t>6</w:t>
            </w:r>
            <w:r w:rsidRPr="002634A6">
              <w:t>/10/2022</w:t>
            </w:r>
          </w:p>
        </w:tc>
        <w:tc>
          <w:tcPr>
            <w:tcW w:w="1324" w:type="dxa"/>
            <w:gridSpan w:val="2"/>
          </w:tcPr>
          <w:p w14:paraId="02C7D7DC" w14:textId="77777777" w:rsidR="002634A6" w:rsidRPr="002634A6" w:rsidRDefault="002634A6" w:rsidP="00C93F36">
            <w:pPr>
              <w:pStyle w:val="Tabletext0"/>
            </w:pPr>
            <w:r w:rsidRPr="002634A6">
              <w:t>Rodney Cyan and Lindy lee</w:t>
            </w:r>
          </w:p>
        </w:tc>
        <w:tc>
          <w:tcPr>
            <w:tcW w:w="2025" w:type="dxa"/>
            <w:vAlign w:val="center"/>
          </w:tcPr>
          <w:p w14:paraId="47B0D6CF" w14:textId="77777777" w:rsidR="002634A6" w:rsidRPr="002634A6" w:rsidRDefault="002634A6" w:rsidP="00C93F36">
            <w:pPr>
              <w:pStyle w:val="Tabletext0"/>
            </w:pPr>
            <w:r w:rsidRPr="002634A6">
              <w:t xml:space="preserve">Draft completed and sent for approval from </w:t>
            </w:r>
            <w:proofErr w:type="spellStart"/>
            <w:r w:rsidRPr="002634A6">
              <w:t>LLee</w:t>
            </w:r>
            <w:proofErr w:type="spellEnd"/>
            <w:r w:rsidRPr="002634A6">
              <w:t xml:space="preserve">. Original MPower108 colours weren’t available so had to obtain approvals to amend. Approvals </w:t>
            </w:r>
            <w:r w:rsidRPr="002634A6">
              <w:lastRenderedPageBreak/>
              <w:t xml:space="preserve">provided and amendments made. </w:t>
            </w:r>
          </w:p>
        </w:tc>
        <w:tc>
          <w:tcPr>
            <w:tcW w:w="1443" w:type="dxa"/>
          </w:tcPr>
          <w:p w14:paraId="45BB3266" w14:textId="3F25715F" w:rsidR="00BA748F" w:rsidRDefault="00BA748F" w:rsidP="00C93F36">
            <w:pPr>
              <w:pStyle w:val="Tabletext0"/>
            </w:pPr>
            <w:r>
              <w:lastRenderedPageBreak/>
              <w:t>2</w:t>
            </w:r>
            <w:r w:rsidR="0019018B">
              <w:t>6</w:t>
            </w:r>
            <w:r>
              <w:t>/10/2022</w:t>
            </w:r>
          </w:p>
          <w:p w14:paraId="662D8C68" w14:textId="557D5F3B" w:rsidR="002634A6" w:rsidRPr="00BA748F" w:rsidRDefault="002634A6" w:rsidP="00C93F36">
            <w:pPr>
              <w:pStyle w:val="Tabletext0"/>
            </w:pPr>
            <w:proofErr w:type="spellStart"/>
            <w:r w:rsidRPr="00BA748F">
              <w:t>RCyan</w:t>
            </w:r>
            <w:proofErr w:type="spellEnd"/>
            <w:r w:rsidRPr="00BA748F">
              <w:t>, L Lee and T White</w:t>
            </w:r>
          </w:p>
        </w:tc>
      </w:tr>
      <w:tr w:rsidR="0019018B" w:rsidRPr="002634A6" w14:paraId="765F6D2B" w14:textId="77777777" w:rsidTr="00AE0331">
        <w:trPr>
          <w:tblHeader/>
        </w:trPr>
        <w:tc>
          <w:tcPr>
            <w:tcW w:w="1462" w:type="dxa"/>
            <w:vMerge/>
            <w:vAlign w:val="center"/>
          </w:tcPr>
          <w:p w14:paraId="7B6DE04B" w14:textId="77777777" w:rsidR="002634A6" w:rsidRPr="002634A6" w:rsidRDefault="002634A6" w:rsidP="00C93F36">
            <w:pPr>
              <w:pStyle w:val="Tabletext0"/>
            </w:pPr>
          </w:p>
        </w:tc>
        <w:tc>
          <w:tcPr>
            <w:tcW w:w="1434" w:type="dxa"/>
            <w:vAlign w:val="center"/>
          </w:tcPr>
          <w:p w14:paraId="41428C5D" w14:textId="43688164" w:rsidR="002634A6" w:rsidRPr="002634A6" w:rsidRDefault="002634A6" w:rsidP="00C93F36">
            <w:pPr>
              <w:pStyle w:val="Tabletext0"/>
            </w:pPr>
            <w:r w:rsidRPr="002634A6">
              <w:t xml:space="preserve">Plan the </w:t>
            </w:r>
            <w:r w:rsidR="000428B7" w:rsidRPr="002634A6">
              <w:t>exhibition stand and services</w:t>
            </w:r>
          </w:p>
        </w:tc>
        <w:tc>
          <w:tcPr>
            <w:tcW w:w="1328" w:type="dxa"/>
          </w:tcPr>
          <w:p w14:paraId="310FB403" w14:textId="77777777" w:rsidR="002634A6" w:rsidRPr="002634A6" w:rsidRDefault="002634A6" w:rsidP="00C93F36">
            <w:pPr>
              <w:pStyle w:val="Tabletext0"/>
            </w:pPr>
            <w:r w:rsidRPr="002634A6">
              <w:t>27/10/2022</w:t>
            </w:r>
          </w:p>
        </w:tc>
        <w:tc>
          <w:tcPr>
            <w:tcW w:w="1324" w:type="dxa"/>
            <w:gridSpan w:val="2"/>
            <w:vAlign w:val="center"/>
          </w:tcPr>
          <w:p w14:paraId="4279A3F7" w14:textId="77777777" w:rsidR="002634A6" w:rsidRPr="002634A6" w:rsidRDefault="002634A6" w:rsidP="00C93F36">
            <w:pPr>
              <w:pStyle w:val="Tabletext0"/>
            </w:pPr>
            <w:r w:rsidRPr="002634A6">
              <w:t>Ryan Cyan and Tammy White</w:t>
            </w:r>
          </w:p>
        </w:tc>
        <w:tc>
          <w:tcPr>
            <w:tcW w:w="2025" w:type="dxa"/>
          </w:tcPr>
          <w:p w14:paraId="4F942281" w14:textId="77777777" w:rsidR="002634A6" w:rsidRPr="002634A6" w:rsidRDefault="002634A6" w:rsidP="00C93F36">
            <w:pPr>
              <w:pStyle w:val="Tabletext0"/>
            </w:pPr>
            <w:r w:rsidRPr="002634A6">
              <w:t>Completed</w:t>
            </w:r>
          </w:p>
        </w:tc>
        <w:tc>
          <w:tcPr>
            <w:tcW w:w="1443" w:type="dxa"/>
          </w:tcPr>
          <w:p w14:paraId="53ECC924" w14:textId="77777777" w:rsidR="0019018B" w:rsidRDefault="0019018B" w:rsidP="00C93F36">
            <w:pPr>
              <w:pStyle w:val="Tabletext0"/>
            </w:pPr>
            <w:r>
              <w:t>27/10/2022</w:t>
            </w:r>
          </w:p>
          <w:p w14:paraId="00FC9EA9" w14:textId="34DE6C48" w:rsidR="002634A6" w:rsidRPr="00BA748F" w:rsidRDefault="002634A6" w:rsidP="00C93F36">
            <w:pPr>
              <w:pStyle w:val="Tabletext0"/>
            </w:pPr>
            <w:proofErr w:type="spellStart"/>
            <w:r w:rsidRPr="00BA748F">
              <w:t>RCyan</w:t>
            </w:r>
            <w:proofErr w:type="spellEnd"/>
            <w:r w:rsidRPr="00BA748F">
              <w:t>, L Lee and T White</w:t>
            </w:r>
          </w:p>
        </w:tc>
      </w:tr>
      <w:tr w:rsidR="0019018B" w:rsidRPr="002634A6" w14:paraId="50E649E0" w14:textId="77777777" w:rsidTr="00AE0331">
        <w:trPr>
          <w:tblHeader/>
        </w:trPr>
        <w:tc>
          <w:tcPr>
            <w:tcW w:w="1462" w:type="dxa"/>
            <w:vMerge/>
            <w:vAlign w:val="center"/>
          </w:tcPr>
          <w:p w14:paraId="45EBF82B" w14:textId="77777777" w:rsidR="002634A6" w:rsidRPr="002634A6" w:rsidRDefault="002634A6" w:rsidP="00C93F36">
            <w:pPr>
              <w:pStyle w:val="Tabletext0"/>
            </w:pPr>
          </w:p>
        </w:tc>
        <w:tc>
          <w:tcPr>
            <w:tcW w:w="1434" w:type="dxa"/>
            <w:vAlign w:val="center"/>
          </w:tcPr>
          <w:p w14:paraId="089C5E12" w14:textId="77777777" w:rsidR="002634A6" w:rsidRPr="002634A6" w:rsidRDefault="002634A6" w:rsidP="00C93F36">
            <w:pPr>
              <w:pStyle w:val="Tabletext0"/>
            </w:pPr>
            <w:r w:rsidRPr="002634A6">
              <w:t>Training on MPower108 services and presentations</w:t>
            </w:r>
          </w:p>
        </w:tc>
        <w:tc>
          <w:tcPr>
            <w:tcW w:w="1328" w:type="dxa"/>
          </w:tcPr>
          <w:p w14:paraId="71D180D9" w14:textId="77777777" w:rsidR="002634A6" w:rsidRPr="002634A6" w:rsidRDefault="002634A6" w:rsidP="00C93F36">
            <w:pPr>
              <w:pStyle w:val="Tabletext0"/>
            </w:pPr>
            <w:r w:rsidRPr="002634A6">
              <w:t>1/11/2022</w:t>
            </w:r>
          </w:p>
        </w:tc>
        <w:tc>
          <w:tcPr>
            <w:tcW w:w="1324" w:type="dxa"/>
            <w:gridSpan w:val="2"/>
            <w:vAlign w:val="center"/>
          </w:tcPr>
          <w:p w14:paraId="0D48FA66" w14:textId="77777777" w:rsidR="002634A6" w:rsidRPr="002634A6" w:rsidRDefault="002634A6" w:rsidP="00C93F36">
            <w:pPr>
              <w:pStyle w:val="Tabletext0"/>
            </w:pPr>
            <w:r w:rsidRPr="002634A6">
              <w:t>Ryan Cyan, team members Tammy White</w:t>
            </w:r>
          </w:p>
        </w:tc>
        <w:tc>
          <w:tcPr>
            <w:tcW w:w="2025" w:type="dxa"/>
          </w:tcPr>
          <w:p w14:paraId="43BACE61" w14:textId="77777777" w:rsidR="002634A6" w:rsidRPr="002634A6" w:rsidRDefault="002634A6" w:rsidP="00C93F36">
            <w:pPr>
              <w:pStyle w:val="Tabletext0"/>
            </w:pPr>
            <w:r w:rsidRPr="002634A6">
              <w:t>Completed</w:t>
            </w:r>
          </w:p>
        </w:tc>
        <w:tc>
          <w:tcPr>
            <w:tcW w:w="1443" w:type="dxa"/>
          </w:tcPr>
          <w:p w14:paraId="1BF5A8B7" w14:textId="77777777" w:rsidR="0019018B" w:rsidRDefault="0019018B" w:rsidP="00C93F36">
            <w:pPr>
              <w:pStyle w:val="Tabletext0"/>
            </w:pPr>
            <w:r>
              <w:t>1/11/2022</w:t>
            </w:r>
          </w:p>
          <w:p w14:paraId="708C4956" w14:textId="671E998D" w:rsidR="002634A6" w:rsidRPr="00BA748F" w:rsidRDefault="002634A6" w:rsidP="00C93F36">
            <w:pPr>
              <w:pStyle w:val="Tabletext0"/>
            </w:pPr>
            <w:proofErr w:type="spellStart"/>
            <w:r w:rsidRPr="00BA748F">
              <w:t>RCyan</w:t>
            </w:r>
            <w:proofErr w:type="spellEnd"/>
            <w:r w:rsidRPr="00BA748F">
              <w:t>, Tash, Nate and L Lee, T White</w:t>
            </w:r>
          </w:p>
        </w:tc>
      </w:tr>
      <w:tr w:rsidR="0019018B" w:rsidRPr="002634A6" w14:paraId="4BB61388" w14:textId="77777777" w:rsidTr="00AE0331">
        <w:trPr>
          <w:tblHeader/>
        </w:trPr>
        <w:tc>
          <w:tcPr>
            <w:tcW w:w="1462" w:type="dxa"/>
            <w:vMerge/>
            <w:vAlign w:val="center"/>
          </w:tcPr>
          <w:p w14:paraId="2DACE3ED" w14:textId="77777777" w:rsidR="002634A6" w:rsidRPr="002634A6" w:rsidRDefault="002634A6" w:rsidP="00C93F36">
            <w:pPr>
              <w:pStyle w:val="Tabletext0"/>
            </w:pPr>
          </w:p>
        </w:tc>
        <w:tc>
          <w:tcPr>
            <w:tcW w:w="1434" w:type="dxa"/>
            <w:vAlign w:val="center"/>
          </w:tcPr>
          <w:p w14:paraId="5CB0D4DC" w14:textId="2EE3C302" w:rsidR="002634A6" w:rsidRPr="002634A6" w:rsidRDefault="002634A6" w:rsidP="00C93F36">
            <w:pPr>
              <w:pStyle w:val="Tabletext0"/>
              <w:rPr>
                <w:lang w:eastAsia="en-AU"/>
              </w:rPr>
            </w:pPr>
            <w:r w:rsidRPr="002634A6">
              <w:rPr>
                <w:lang w:eastAsia="en-AU"/>
              </w:rPr>
              <w:t xml:space="preserve">Carry </w:t>
            </w:r>
            <w:r w:rsidR="008A39D3" w:rsidRPr="002634A6">
              <w:rPr>
                <w:lang w:eastAsia="en-AU"/>
              </w:rPr>
              <w:t xml:space="preserve">out pre-event marketing </w:t>
            </w:r>
            <w:r w:rsidRPr="002634A6">
              <w:rPr>
                <w:lang w:eastAsia="en-AU"/>
              </w:rPr>
              <w:t>via emails and social media for MPower108</w:t>
            </w:r>
          </w:p>
          <w:p w14:paraId="06E2ECFE" w14:textId="77777777" w:rsidR="002634A6" w:rsidRPr="002634A6" w:rsidRDefault="002634A6" w:rsidP="00C93F36">
            <w:pPr>
              <w:pStyle w:val="Tabletext0"/>
            </w:pPr>
          </w:p>
        </w:tc>
        <w:tc>
          <w:tcPr>
            <w:tcW w:w="1328" w:type="dxa"/>
          </w:tcPr>
          <w:p w14:paraId="4AAA836C" w14:textId="77777777" w:rsidR="002634A6" w:rsidRPr="002634A6" w:rsidRDefault="002634A6" w:rsidP="00C93F36">
            <w:pPr>
              <w:pStyle w:val="Tabletext0"/>
            </w:pPr>
            <w:r w:rsidRPr="002634A6">
              <w:t>23/11/2022</w:t>
            </w:r>
          </w:p>
        </w:tc>
        <w:tc>
          <w:tcPr>
            <w:tcW w:w="1324" w:type="dxa"/>
            <w:gridSpan w:val="2"/>
          </w:tcPr>
          <w:p w14:paraId="0A809417" w14:textId="77777777" w:rsidR="002634A6" w:rsidRPr="002634A6" w:rsidRDefault="002634A6" w:rsidP="00C93F36">
            <w:pPr>
              <w:pStyle w:val="Tabletext0"/>
            </w:pPr>
            <w:r w:rsidRPr="002634A6">
              <w:t>Ryan Cyan and Tammy White and Lindy Lee</w:t>
            </w:r>
          </w:p>
        </w:tc>
        <w:tc>
          <w:tcPr>
            <w:tcW w:w="2025" w:type="dxa"/>
          </w:tcPr>
          <w:p w14:paraId="01BDDF45" w14:textId="77777777" w:rsidR="002634A6" w:rsidRPr="002634A6" w:rsidRDefault="002634A6" w:rsidP="00C93F36">
            <w:pPr>
              <w:pStyle w:val="Tabletext0"/>
            </w:pPr>
            <w:r w:rsidRPr="002634A6">
              <w:t>Completed</w:t>
            </w:r>
          </w:p>
        </w:tc>
        <w:tc>
          <w:tcPr>
            <w:tcW w:w="1443" w:type="dxa"/>
          </w:tcPr>
          <w:p w14:paraId="4DB9CB0D" w14:textId="77777777" w:rsidR="0019018B" w:rsidRDefault="0019018B" w:rsidP="00C93F36">
            <w:pPr>
              <w:pStyle w:val="Tabletext0"/>
            </w:pPr>
            <w:r>
              <w:t>23/11/2022</w:t>
            </w:r>
          </w:p>
          <w:p w14:paraId="6C2B1449" w14:textId="593B29A7" w:rsidR="002634A6" w:rsidRPr="00BA748F" w:rsidRDefault="002634A6" w:rsidP="00C93F36">
            <w:pPr>
              <w:pStyle w:val="Tabletext0"/>
            </w:pPr>
            <w:r w:rsidRPr="00BA748F">
              <w:t>L Lee and T White</w:t>
            </w:r>
          </w:p>
        </w:tc>
      </w:tr>
      <w:tr w:rsidR="0019018B" w:rsidRPr="002634A6" w14:paraId="7BCADA6B" w14:textId="77777777" w:rsidTr="00AE0331">
        <w:trPr>
          <w:tblHeader/>
        </w:trPr>
        <w:tc>
          <w:tcPr>
            <w:tcW w:w="1462" w:type="dxa"/>
            <w:vMerge w:val="restart"/>
            <w:vAlign w:val="center"/>
          </w:tcPr>
          <w:p w14:paraId="23181F40" w14:textId="77777777" w:rsidR="002634A6" w:rsidRPr="002634A6" w:rsidRDefault="002634A6" w:rsidP="002634A6"/>
        </w:tc>
        <w:tc>
          <w:tcPr>
            <w:tcW w:w="1434" w:type="dxa"/>
            <w:vAlign w:val="center"/>
          </w:tcPr>
          <w:p w14:paraId="6F73A1BB" w14:textId="77777777" w:rsidR="002634A6" w:rsidRPr="002634A6" w:rsidRDefault="002634A6" w:rsidP="00C93F36">
            <w:pPr>
              <w:pStyle w:val="Tabletext0"/>
            </w:pPr>
            <w:r w:rsidRPr="002634A6">
              <w:t>Create a feedback survey, checklist, review and follow up plan</w:t>
            </w:r>
          </w:p>
        </w:tc>
        <w:tc>
          <w:tcPr>
            <w:tcW w:w="1328" w:type="dxa"/>
          </w:tcPr>
          <w:p w14:paraId="421067B6" w14:textId="77777777" w:rsidR="002634A6" w:rsidRPr="002634A6" w:rsidRDefault="002634A6" w:rsidP="00C93F36">
            <w:pPr>
              <w:pStyle w:val="Tabletext0"/>
            </w:pPr>
            <w:r w:rsidRPr="002634A6">
              <w:t>1-15 November 2022</w:t>
            </w:r>
          </w:p>
        </w:tc>
        <w:tc>
          <w:tcPr>
            <w:tcW w:w="1324" w:type="dxa"/>
            <w:gridSpan w:val="2"/>
          </w:tcPr>
          <w:p w14:paraId="0A6796CC" w14:textId="77777777" w:rsidR="002634A6" w:rsidRPr="002634A6" w:rsidRDefault="002634A6" w:rsidP="00C93F36">
            <w:pPr>
              <w:pStyle w:val="Tabletext0"/>
            </w:pPr>
            <w:r w:rsidRPr="002634A6">
              <w:t>Ryan Cyan and Tammy White and Lindy Lee</w:t>
            </w:r>
          </w:p>
        </w:tc>
        <w:tc>
          <w:tcPr>
            <w:tcW w:w="2025" w:type="dxa"/>
          </w:tcPr>
          <w:p w14:paraId="4310D63E" w14:textId="77777777" w:rsidR="002634A6" w:rsidRPr="002634A6" w:rsidRDefault="002634A6" w:rsidP="00C93F36">
            <w:pPr>
              <w:pStyle w:val="Tabletext0"/>
            </w:pPr>
            <w:r w:rsidRPr="002634A6">
              <w:t>Completed</w:t>
            </w:r>
          </w:p>
        </w:tc>
        <w:tc>
          <w:tcPr>
            <w:tcW w:w="1443" w:type="dxa"/>
          </w:tcPr>
          <w:p w14:paraId="5D244CF8" w14:textId="77777777" w:rsidR="0019018B" w:rsidRDefault="0019018B" w:rsidP="00C93F36">
            <w:pPr>
              <w:pStyle w:val="Tabletext0"/>
            </w:pPr>
            <w:r>
              <w:t>15/11/2022</w:t>
            </w:r>
          </w:p>
          <w:p w14:paraId="77F7E2F5" w14:textId="723101F0" w:rsidR="002634A6" w:rsidRPr="00BA748F" w:rsidRDefault="002634A6" w:rsidP="00C93F36">
            <w:pPr>
              <w:pStyle w:val="Tabletext0"/>
            </w:pPr>
            <w:proofErr w:type="spellStart"/>
            <w:r w:rsidRPr="00BA748F">
              <w:t>RCyan</w:t>
            </w:r>
            <w:proofErr w:type="spellEnd"/>
            <w:r w:rsidRPr="00BA748F">
              <w:t>, Tash, Nate and L Lee,- T White was absent due to illness.</w:t>
            </w:r>
          </w:p>
        </w:tc>
      </w:tr>
      <w:tr w:rsidR="0019018B" w:rsidRPr="002634A6" w14:paraId="7EBA8A82" w14:textId="77777777" w:rsidTr="00AE0331">
        <w:trPr>
          <w:tblHeader/>
        </w:trPr>
        <w:tc>
          <w:tcPr>
            <w:tcW w:w="1462" w:type="dxa"/>
            <w:vMerge/>
            <w:vAlign w:val="center"/>
          </w:tcPr>
          <w:p w14:paraId="302A402B" w14:textId="77777777" w:rsidR="002634A6" w:rsidRPr="002634A6" w:rsidRDefault="002634A6" w:rsidP="002634A6"/>
        </w:tc>
        <w:tc>
          <w:tcPr>
            <w:tcW w:w="1434" w:type="dxa"/>
            <w:vAlign w:val="center"/>
          </w:tcPr>
          <w:p w14:paraId="5FEC90DA" w14:textId="77777777" w:rsidR="002634A6" w:rsidRPr="002634A6" w:rsidRDefault="002634A6" w:rsidP="00C93F36">
            <w:pPr>
              <w:pStyle w:val="Tabletext0"/>
            </w:pPr>
            <w:r w:rsidRPr="002634A6">
              <w:t>Attend the expo and represent MPower108</w:t>
            </w:r>
          </w:p>
        </w:tc>
        <w:tc>
          <w:tcPr>
            <w:tcW w:w="1328" w:type="dxa"/>
          </w:tcPr>
          <w:p w14:paraId="117DF63B" w14:textId="77777777" w:rsidR="002634A6" w:rsidRPr="002634A6" w:rsidRDefault="002634A6" w:rsidP="00C93F36">
            <w:pPr>
              <w:pStyle w:val="Tabletext0"/>
            </w:pPr>
            <w:r w:rsidRPr="002634A6">
              <w:t>30/11/2022</w:t>
            </w:r>
          </w:p>
        </w:tc>
        <w:tc>
          <w:tcPr>
            <w:tcW w:w="1324" w:type="dxa"/>
            <w:gridSpan w:val="2"/>
          </w:tcPr>
          <w:p w14:paraId="285BF2A7" w14:textId="77777777" w:rsidR="002634A6" w:rsidRPr="002634A6" w:rsidRDefault="002634A6" w:rsidP="00C93F36">
            <w:pPr>
              <w:pStyle w:val="Tabletext0"/>
            </w:pPr>
            <w:r w:rsidRPr="002634A6">
              <w:t>Ryan Cyan, team members</w:t>
            </w:r>
          </w:p>
        </w:tc>
        <w:tc>
          <w:tcPr>
            <w:tcW w:w="2025" w:type="dxa"/>
          </w:tcPr>
          <w:p w14:paraId="6A78B380" w14:textId="77777777" w:rsidR="002634A6" w:rsidRPr="002634A6" w:rsidRDefault="002634A6" w:rsidP="00C93F36">
            <w:pPr>
              <w:pStyle w:val="Tabletext0"/>
            </w:pPr>
            <w:r w:rsidRPr="002634A6">
              <w:t>Completed</w:t>
            </w:r>
          </w:p>
        </w:tc>
        <w:tc>
          <w:tcPr>
            <w:tcW w:w="1443" w:type="dxa"/>
          </w:tcPr>
          <w:p w14:paraId="319DBBB1" w14:textId="77777777" w:rsidR="0019018B" w:rsidRDefault="0019018B" w:rsidP="00C93F36">
            <w:pPr>
              <w:pStyle w:val="Tabletext0"/>
            </w:pPr>
            <w:r>
              <w:t>30/11/2022</w:t>
            </w:r>
          </w:p>
          <w:p w14:paraId="338B369A" w14:textId="22304A43" w:rsidR="002634A6" w:rsidRPr="00BA748F" w:rsidRDefault="002634A6" w:rsidP="00C93F36">
            <w:pPr>
              <w:pStyle w:val="Tabletext0"/>
            </w:pPr>
            <w:proofErr w:type="spellStart"/>
            <w:r w:rsidRPr="00BA748F">
              <w:t>RCyan</w:t>
            </w:r>
            <w:proofErr w:type="spellEnd"/>
            <w:r w:rsidRPr="00BA748F">
              <w:t>, Tash, Nate</w:t>
            </w:r>
          </w:p>
        </w:tc>
      </w:tr>
      <w:tr w:rsidR="0019018B" w:rsidRPr="002634A6" w14:paraId="2082DD27" w14:textId="77777777" w:rsidTr="00AE0331">
        <w:trPr>
          <w:tblHeader/>
        </w:trPr>
        <w:tc>
          <w:tcPr>
            <w:tcW w:w="1462" w:type="dxa"/>
            <w:vMerge/>
            <w:vAlign w:val="center"/>
          </w:tcPr>
          <w:p w14:paraId="556091E4" w14:textId="77777777" w:rsidR="002634A6" w:rsidRPr="002634A6" w:rsidRDefault="002634A6" w:rsidP="002634A6"/>
        </w:tc>
        <w:tc>
          <w:tcPr>
            <w:tcW w:w="1434" w:type="dxa"/>
            <w:vAlign w:val="center"/>
          </w:tcPr>
          <w:p w14:paraId="74C9AA9F" w14:textId="77777777" w:rsidR="002634A6" w:rsidRPr="002634A6" w:rsidRDefault="002634A6" w:rsidP="00C93F36">
            <w:pPr>
              <w:pStyle w:val="Tabletext0"/>
            </w:pPr>
            <w:r w:rsidRPr="002634A6">
              <w:t>Compile and review feedback surveys along with review of the marketing action plan</w:t>
            </w:r>
          </w:p>
        </w:tc>
        <w:tc>
          <w:tcPr>
            <w:tcW w:w="1328" w:type="dxa"/>
          </w:tcPr>
          <w:p w14:paraId="77A38AF2" w14:textId="77777777" w:rsidR="002634A6" w:rsidRPr="002634A6" w:rsidRDefault="002634A6" w:rsidP="00C93F36">
            <w:pPr>
              <w:pStyle w:val="Tabletext0"/>
            </w:pPr>
            <w:r w:rsidRPr="002634A6">
              <w:t>5/12/2022</w:t>
            </w:r>
          </w:p>
        </w:tc>
        <w:tc>
          <w:tcPr>
            <w:tcW w:w="1324" w:type="dxa"/>
            <w:gridSpan w:val="2"/>
          </w:tcPr>
          <w:p w14:paraId="58166969" w14:textId="77777777" w:rsidR="002634A6" w:rsidRPr="002634A6" w:rsidRDefault="002634A6" w:rsidP="00C93F36">
            <w:pPr>
              <w:pStyle w:val="Tabletext0"/>
            </w:pPr>
            <w:r w:rsidRPr="002634A6">
              <w:t>Ryan Cyan, team members to Tammy white and Roman Brown</w:t>
            </w:r>
          </w:p>
        </w:tc>
        <w:tc>
          <w:tcPr>
            <w:tcW w:w="2025" w:type="dxa"/>
          </w:tcPr>
          <w:p w14:paraId="6ED6D8F4" w14:textId="77777777" w:rsidR="002634A6" w:rsidRPr="002634A6" w:rsidRDefault="002634A6" w:rsidP="00C93F36">
            <w:pPr>
              <w:pStyle w:val="Tabletext0"/>
            </w:pPr>
            <w:r w:rsidRPr="002634A6">
              <w:t>Completed</w:t>
            </w:r>
          </w:p>
        </w:tc>
        <w:tc>
          <w:tcPr>
            <w:tcW w:w="1443" w:type="dxa"/>
          </w:tcPr>
          <w:p w14:paraId="7DB327FF" w14:textId="77777777" w:rsidR="0019018B" w:rsidRDefault="0019018B" w:rsidP="00C93F36">
            <w:pPr>
              <w:pStyle w:val="Tabletext0"/>
            </w:pPr>
            <w:r>
              <w:t>5/12/2022</w:t>
            </w:r>
          </w:p>
          <w:p w14:paraId="434DF37D" w14:textId="2EA15128" w:rsidR="002634A6" w:rsidRPr="00BA748F" w:rsidRDefault="002634A6" w:rsidP="00C93F36">
            <w:pPr>
              <w:pStyle w:val="Tabletext0"/>
            </w:pPr>
            <w:proofErr w:type="spellStart"/>
            <w:r w:rsidRPr="00BA748F">
              <w:t>RCyan</w:t>
            </w:r>
            <w:proofErr w:type="spellEnd"/>
            <w:r w:rsidRPr="00BA748F">
              <w:t>, Tash, Nate</w:t>
            </w:r>
          </w:p>
        </w:tc>
      </w:tr>
      <w:tr w:rsidR="0019018B" w:rsidRPr="002634A6" w14:paraId="4B6019BC" w14:textId="77777777" w:rsidTr="00AE0331">
        <w:trPr>
          <w:tblHeader/>
        </w:trPr>
        <w:tc>
          <w:tcPr>
            <w:tcW w:w="1462" w:type="dxa"/>
            <w:vMerge/>
            <w:vAlign w:val="center"/>
          </w:tcPr>
          <w:p w14:paraId="576AD35E" w14:textId="77777777" w:rsidR="002634A6" w:rsidRPr="002634A6" w:rsidRDefault="002634A6" w:rsidP="002634A6"/>
        </w:tc>
        <w:tc>
          <w:tcPr>
            <w:tcW w:w="1434" w:type="dxa"/>
            <w:vAlign w:val="center"/>
          </w:tcPr>
          <w:p w14:paraId="383BB1D0" w14:textId="77777777" w:rsidR="002634A6" w:rsidRPr="002634A6" w:rsidRDefault="002634A6" w:rsidP="00C93F36">
            <w:pPr>
              <w:pStyle w:val="Tabletext0"/>
            </w:pPr>
            <w:r w:rsidRPr="002634A6">
              <w:t>Send a report regarding marketing events and performance outcomes</w:t>
            </w:r>
          </w:p>
        </w:tc>
        <w:tc>
          <w:tcPr>
            <w:tcW w:w="1328" w:type="dxa"/>
          </w:tcPr>
          <w:p w14:paraId="65214B48" w14:textId="77777777" w:rsidR="002634A6" w:rsidRPr="002634A6" w:rsidRDefault="002634A6" w:rsidP="00C93F36">
            <w:pPr>
              <w:pStyle w:val="Tabletext0"/>
            </w:pPr>
            <w:r w:rsidRPr="002634A6">
              <w:t>30/12/2022</w:t>
            </w:r>
          </w:p>
        </w:tc>
        <w:tc>
          <w:tcPr>
            <w:tcW w:w="1324" w:type="dxa"/>
            <w:gridSpan w:val="2"/>
          </w:tcPr>
          <w:p w14:paraId="4951F760" w14:textId="77777777" w:rsidR="002634A6" w:rsidRPr="002634A6" w:rsidRDefault="002634A6" w:rsidP="00C93F36">
            <w:pPr>
              <w:pStyle w:val="Tabletext0"/>
            </w:pPr>
            <w:r w:rsidRPr="002634A6">
              <w:t>Ryan Cyan, team members to Tammy white and Roman Brown</w:t>
            </w:r>
          </w:p>
        </w:tc>
        <w:tc>
          <w:tcPr>
            <w:tcW w:w="2025" w:type="dxa"/>
          </w:tcPr>
          <w:p w14:paraId="688BFF21" w14:textId="77777777" w:rsidR="002634A6" w:rsidRPr="002634A6" w:rsidRDefault="002634A6" w:rsidP="00C93F36">
            <w:pPr>
              <w:pStyle w:val="Tabletext0"/>
            </w:pPr>
            <w:r w:rsidRPr="002634A6">
              <w:t>Completed</w:t>
            </w:r>
          </w:p>
        </w:tc>
        <w:tc>
          <w:tcPr>
            <w:tcW w:w="1443" w:type="dxa"/>
          </w:tcPr>
          <w:p w14:paraId="532D8BB4" w14:textId="77777777" w:rsidR="0019018B" w:rsidRDefault="0019018B" w:rsidP="00C93F36">
            <w:pPr>
              <w:pStyle w:val="Tabletext0"/>
            </w:pPr>
            <w:r>
              <w:t>28/12/2022</w:t>
            </w:r>
          </w:p>
          <w:p w14:paraId="5DC78C59" w14:textId="4A87B4BD" w:rsidR="002634A6" w:rsidRPr="00BA748F" w:rsidRDefault="002634A6" w:rsidP="00C93F36">
            <w:pPr>
              <w:pStyle w:val="Tabletext0"/>
            </w:pPr>
            <w:r w:rsidRPr="00BA748F">
              <w:t>RCyan, T White</w:t>
            </w:r>
          </w:p>
        </w:tc>
      </w:tr>
      <w:tr w:rsidR="0019018B" w:rsidRPr="002634A6" w14:paraId="60A80418" w14:textId="77777777" w:rsidTr="00AE0331">
        <w:trPr>
          <w:tblHeader/>
        </w:trPr>
        <w:tc>
          <w:tcPr>
            <w:tcW w:w="1462" w:type="dxa"/>
          </w:tcPr>
          <w:p w14:paraId="40C80E40" w14:textId="77777777" w:rsidR="002634A6" w:rsidRPr="008A39D3" w:rsidRDefault="002634A6" w:rsidP="002634A6">
            <w:pPr>
              <w:rPr>
                <w:sz w:val="18"/>
                <w:szCs w:val="18"/>
              </w:rPr>
            </w:pPr>
            <w:r w:rsidRPr="008A39D3">
              <w:rPr>
                <w:sz w:val="18"/>
                <w:szCs w:val="18"/>
              </w:rPr>
              <w:t xml:space="preserve">Review: </w:t>
            </w:r>
          </w:p>
        </w:tc>
        <w:tc>
          <w:tcPr>
            <w:tcW w:w="2762" w:type="dxa"/>
            <w:gridSpan w:val="2"/>
          </w:tcPr>
          <w:p w14:paraId="55D775A1" w14:textId="77777777" w:rsidR="002634A6" w:rsidRPr="002634A6" w:rsidRDefault="002634A6" w:rsidP="00C93F36">
            <w:pPr>
              <w:pStyle w:val="Tabletext0"/>
            </w:pPr>
            <w:r w:rsidRPr="002634A6">
              <w:t>Name: Ryan Cyan and Tammy White</w:t>
            </w:r>
          </w:p>
        </w:tc>
        <w:tc>
          <w:tcPr>
            <w:tcW w:w="1324" w:type="dxa"/>
            <w:gridSpan w:val="2"/>
          </w:tcPr>
          <w:p w14:paraId="45C88D29" w14:textId="77777777" w:rsidR="002634A6" w:rsidRPr="002634A6" w:rsidRDefault="002634A6" w:rsidP="00C93F36">
            <w:pPr>
              <w:pStyle w:val="Tabletext0"/>
            </w:pPr>
            <w:r w:rsidRPr="002634A6">
              <w:t>28/12/2022</w:t>
            </w:r>
          </w:p>
        </w:tc>
        <w:tc>
          <w:tcPr>
            <w:tcW w:w="2025" w:type="dxa"/>
          </w:tcPr>
          <w:p w14:paraId="39DC3869" w14:textId="77777777" w:rsidR="002634A6" w:rsidRPr="002634A6" w:rsidRDefault="002634A6" w:rsidP="00C93F36">
            <w:pPr>
              <w:pStyle w:val="Tabletext0"/>
            </w:pPr>
            <w:r w:rsidRPr="002634A6">
              <w:t xml:space="preserve">Signature: </w:t>
            </w:r>
            <w:proofErr w:type="spellStart"/>
            <w:r w:rsidRPr="002634A6">
              <w:rPr>
                <w:i/>
              </w:rPr>
              <w:t>TWhite</w:t>
            </w:r>
            <w:proofErr w:type="spellEnd"/>
          </w:p>
          <w:p w14:paraId="506CD7CE" w14:textId="77777777" w:rsidR="002634A6" w:rsidRPr="002634A6" w:rsidRDefault="002634A6" w:rsidP="00C93F36">
            <w:pPr>
              <w:pStyle w:val="Tabletext0"/>
            </w:pPr>
          </w:p>
        </w:tc>
        <w:tc>
          <w:tcPr>
            <w:tcW w:w="1443" w:type="dxa"/>
          </w:tcPr>
          <w:p w14:paraId="7A9FD47F" w14:textId="77777777" w:rsidR="002634A6" w:rsidRPr="002634A6" w:rsidRDefault="002634A6" w:rsidP="00C93F36">
            <w:pPr>
              <w:pStyle w:val="Tabletext0"/>
            </w:pPr>
          </w:p>
        </w:tc>
      </w:tr>
    </w:tbl>
    <w:p w14:paraId="4AAD06E9" w14:textId="699238C4" w:rsidR="00386C8F" w:rsidRDefault="00386C8F" w:rsidP="00386C8F">
      <w:pPr>
        <w:pStyle w:val="Heading2"/>
      </w:pPr>
      <w:r w:rsidRPr="00FB686A">
        <w:t>Illustrative example</w:t>
      </w:r>
      <w:r>
        <w:t xml:space="preserve"> –</w:t>
      </w:r>
      <w:r w:rsidRPr="00FB686A">
        <w:t xml:space="preserve"> MPower108 </w:t>
      </w:r>
      <w:r>
        <w:t>taking responsibility</w:t>
      </w:r>
    </w:p>
    <w:p w14:paraId="1E883A90" w14:textId="04F17425" w:rsidR="00386C8F" w:rsidRDefault="002634A6" w:rsidP="00564A43">
      <w:r>
        <w:t>Throughout the planning phase of the marketing activity</w:t>
      </w:r>
      <w:r w:rsidR="00215337">
        <w:t>,</w:t>
      </w:r>
      <w:r>
        <w:t xml:space="preserve"> Ryan had been diligent in ensuring he had covered all the information and steps required. Ryan was asked to meet the executive team of MPower108 to discuss the report he had written. </w:t>
      </w:r>
    </w:p>
    <w:p w14:paraId="61E4E88F" w14:textId="3E017413" w:rsidR="002634A6" w:rsidRDefault="002634A6" w:rsidP="00564A43">
      <w:r>
        <w:lastRenderedPageBreak/>
        <w:t xml:space="preserve">Ryan felt nervous as he had never been in with the </w:t>
      </w:r>
      <w:r w:rsidR="002305B8">
        <w:t>executive</w:t>
      </w:r>
      <w:r>
        <w:t xml:space="preserve"> team in such a formal setting. In preparation</w:t>
      </w:r>
      <w:r w:rsidR="00215337">
        <w:t>,</w:t>
      </w:r>
      <w:r>
        <w:t xml:space="preserve"> Rya</w:t>
      </w:r>
      <w:r w:rsidR="002305B8">
        <w:t>n</w:t>
      </w:r>
      <w:r>
        <w:t xml:space="preserve"> made sure all the information was provided and supported with records and documentation. </w:t>
      </w:r>
    </w:p>
    <w:p w14:paraId="40BAFE63" w14:textId="58CEE56D" w:rsidR="002305B8" w:rsidRDefault="002305B8" w:rsidP="00564A43">
      <w:r>
        <w:t>Throughout his delivery of the formal report</w:t>
      </w:r>
      <w:r w:rsidR="00215337">
        <w:t>,</w:t>
      </w:r>
      <w:r>
        <w:t xml:space="preserve"> Ryan was stopped and asked what he thought could have been done to meet the targeted 3% of new customer sign ups form the activity. Ryan was dumbfounded as he had not anticipated this question. A second voice come across the room and asked Ryan to think about the action plan and consider if there were any steps where he could have done more to ensure MPower108 had the best exposure. A lightbulb flickered in </w:t>
      </w:r>
      <w:r w:rsidR="00E558AF">
        <w:t>Ryan’s</w:t>
      </w:r>
      <w:r>
        <w:t xml:space="preserve"> mind and he realised while he was so focussed on getting the marketing plan and activity right, he hadn’t considered how he could’ve achieved the best outcome. Ryan remembered the sales agent of the expo suggesting he might want to consider where the booth was positioned and the exposure to customers but Ryan had ignored this suggestion. Sheepishly he looked at the executives sitting across from him and relayed this thought.  Ryan realised the positioning of his booth was at the back of the room and people had to come past many other competing booths to get there. Th</w:t>
      </w:r>
      <w:r w:rsidR="00564A43">
        <w:t>e booth position</w:t>
      </w:r>
      <w:r>
        <w:t xml:space="preserve"> was something </w:t>
      </w:r>
      <w:r w:rsidR="00564A43">
        <w:t>that would’ve impacted the sign-up percentage. H</w:t>
      </w:r>
      <w:r>
        <w:t xml:space="preserve">e would remember </w:t>
      </w:r>
      <w:r w:rsidR="00564A43">
        <w:t xml:space="preserve">this </w:t>
      </w:r>
      <w:r>
        <w:t xml:space="preserve">for next time.  </w:t>
      </w:r>
    </w:p>
    <w:p w14:paraId="0B2A2771" w14:textId="03934F2F" w:rsidR="002634A6" w:rsidRPr="00386C8F" w:rsidRDefault="002634A6" w:rsidP="00386C8F"/>
    <w:sectPr w:rsidR="002634A6" w:rsidRPr="00386C8F" w:rsidSect="00761475">
      <w:headerReference w:type="default" r:id="rId15"/>
      <w:footerReference w:type="default" r:id="rId16"/>
      <w:footerReference w:type="first" r:id="rId17"/>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6F70A" w14:textId="77777777" w:rsidR="002634A6" w:rsidRDefault="002634A6" w:rsidP="00F1359C">
      <w:pPr>
        <w:spacing w:before="0" w:after="0" w:line="240" w:lineRule="auto"/>
      </w:pPr>
      <w:r>
        <w:separator/>
      </w:r>
    </w:p>
  </w:endnote>
  <w:endnote w:type="continuationSeparator" w:id="0">
    <w:p w14:paraId="7D02F435" w14:textId="77777777" w:rsidR="002634A6" w:rsidRDefault="002634A6"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2634A6" w:rsidRPr="000E53A8" w:rsidRDefault="002634A6">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rect w14:anchorId="303987DF"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2634A6" w:rsidRPr="007C5A41" w:rsidRDefault="002634A6"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7FCC0" w14:textId="2F497C13" w:rsidR="002634A6" w:rsidRPr="0003234E" w:rsidRDefault="002634A6"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3A33F" w14:textId="77777777" w:rsidR="002634A6" w:rsidRDefault="002634A6" w:rsidP="00F1359C">
      <w:pPr>
        <w:spacing w:before="0" w:after="0" w:line="240" w:lineRule="auto"/>
      </w:pPr>
      <w:r>
        <w:separator/>
      </w:r>
    </w:p>
  </w:footnote>
  <w:footnote w:type="continuationSeparator" w:id="0">
    <w:p w14:paraId="726C6D5D" w14:textId="77777777" w:rsidR="002634A6" w:rsidRDefault="002634A6"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2634A6" w:rsidRDefault="002634A6"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76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539" w:hanging="397"/>
      </w:pPr>
      <w:rPr>
        <w:rFonts w:hint="default"/>
        <w:b/>
        <w:i w:val="0"/>
        <w:color w:val="0076AF" w:themeColor="accent1"/>
        <w:sz w:val="24"/>
      </w:rPr>
    </w:lvl>
    <w:lvl w:ilvl="1">
      <w:start w:val="1"/>
      <w:numFmt w:val="bullet"/>
      <w:lvlText w:val=""/>
      <w:lvlJc w:val="left"/>
      <w:pPr>
        <w:ind w:left="936" w:hanging="397"/>
      </w:pPr>
      <w:rPr>
        <w:rFonts w:ascii="Symbol" w:hAnsi="Symbol" w:hint="default"/>
        <w:b/>
        <w:i w:val="0"/>
        <w:color w:val="0076AF" w:themeColor="accent1"/>
        <w:sz w:val="20"/>
      </w:rPr>
    </w:lvl>
    <w:lvl w:ilvl="2">
      <w:start w:val="1"/>
      <w:numFmt w:val="bullet"/>
      <w:lvlText w:val="-"/>
      <w:lvlJc w:val="left"/>
      <w:pPr>
        <w:tabs>
          <w:tab w:val="num" w:pos="993"/>
        </w:tabs>
        <w:ind w:left="1333" w:hanging="397"/>
      </w:pPr>
      <w:rPr>
        <w:rFonts w:ascii="Courier New" w:hAnsi="Courier New" w:hint="default"/>
        <w:color w:val="0076AF" w:themeColor="accent1"/>
      </w:rPr>
    </w:lvl>
    <w:lvl w:ilvl="3">
      <w:start w:val="1"/>
      <w:numFmt w:val="bullet"/>
      <w:lvlText w:val="-"/>
      <w:lvlJc w:val="left"/>
      <w:pPr>
        <w:ind w:left="1730" w:hanging="397"/>
      </w:pPr>
      <w:rPr>
        <w:rFonts w:ascii="Courier New" w:hAnsi="Courier New" w:hint="default"/>
        <w:color w:val="0076AF" w:themeColor="accent1"/>
      </w:rPr>
    </w:lvl>
    <w:lvl w:ilvl="4">
      <w:start w:val="1"/>
      <w:numFmt w:val="bullet"/>
      <w:lvlText w:val="-"/>
      <w:lvlJc w:val="left"/>
      <w:pPr>
        <w:ind w:left="2183" w:hanging="453"/>
      </w:pPr>
      <w:rPr>
        <w:rFonts w:ascii="Courier New" w:hAnsi="Courier New" w:hint="default"/>
        <w:color w:val="0076AF" w:themeColor="accent1"/>
      </w:rPr>
    </w:lvl>
    <w:lvl w:ilvl="5">
      <w:start w:val="1"/>
      <w:numFmt w:val="lowerRoman"/>
      <w:lvlText w:val="(%6)"/>
      <w:lvlJc w:val="left"/>
      <w:pPr>
        <w:ind w:left="2302" w:hanging="360"/>
      </w:pPr>
      <w:rPr>
        <w:rFonts w:hint="default"/>
      </w:rPr>
    </w:lvl>
    <w:lvl w:ilvl="6">
      <w:start w:val="1"/>
      <w:numFmt w:val="decimal"/>
      <w:lvlText w:val="%7."/>
      <w:lvlJc w:val="left"/>
      <w:pPr>
        <w:ind w:left="2659" w:hanging="357"/>
      </w:pPr>
      <w:rPr>
        <w:rFonts w:hint="default"/>
      </w:rPr>
    </w:lvl>
    <w:lvl w:ilvl="7">
      <w:start w:val="1"/>
      <w:numFmt w:val="lowerLetter"/>
      <w:lvlText w:val="%8."/>
      <w:lvlJc w:val="left"/>
      <w:pPr>
        <w:ind w:left="3022" w:hanging="360"/>
      </w:pPr>
      <w:rPr>
        <w:rFonts w:hint="default"/>
      </w:rPr>
    </w:lvl>
    <w:lvl w:ilvl="8">
      <w:start w:val="1"/>
      <w:numFmt w:val="lowerRoman"/>
      <w:lvlText w:val="%9."/>
      <w:lvlJc w:val="left"/>
      <w:pPr>
        <w:ind w:left="3382"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428B7"/>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F1AF1"/>
    <w:rsid w:val="000F2735"/>
    <w:rsid w:val="000F640E"/>
    <w:rsid w:val="000F6EF3"/>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018B"/>
    <w:rsid w:val="00190503"/>
    <w:rsid w:val="00194604"/>
    <w:rsid w:val="00196118"/>
    <w:rsid w:val="00196373"/>
    <w:rsid w:val="001A0287"/>
    <w:rsid w:val="001A64C3"/>
    <w:rsid w:val="001A7567"/>
    <w:rsid w:val="001B43E4"/>
    <w:rsid w:val="001C6D33"/>
    <w:rsid w:val="001D22CD"/>
    <w:rsid w:val="001E1336"/>
    <w:rsid w:val="001E5ADA"/>
    <w:rsid w:val="00202196"/>
    <w:rsid w:val="002064C8"/>
    <w:rsid w:val="00215337"/>
    <w:rsid w:val="002300A8"/>
    <w:rsid w:val="002305B8"/>
    <w:rsid w:val="00232F16"/>
    <w:rsid w:val="00234AC2"/>
    <w:rsid w:val="002458AA"/>
    <w:rsid w:val="00245E47"/>
    <w:rsid w:val="002634A6"/>
    <w:rsid w:val="002636A8"/>
    <w:rsid w:val="00266BDA"/>
    <w:rsid w:val="002760A1"/>
    <w:rsid w:val="002A0D28"/>
    <w:rsid w:val="002A5233"/>
    <w:rsid w:val="002A7D22"/>
    <w:rsid w:val="002B4315"/>
    <w:rsid w:val="002B795B"/>
    <w:rsid w:val="002C07F5"/>
    <w:rsid w:val="002C4863"/>
    <w:rsid w:val="002D3549"/>
    <w:rsid w:val="002E78D7"/>
    <w:rsid w:val="00310ABF"/>
    <w:rsid w:val="003139BB"/>
    <w:rsid w:val="00340671"/>
    <w:rsid w:val="0034550F"/>
    <w:rsid w:val="00353337"/>
    <w:rsid w:val="003546E2"/>
    <w:rsid w:val="003560D9"/>
    <w:rsid w:val="00361665"/>
    <w:rsid w:val="00370987"/>
    <w:rsid w:val="00371CC6"/>
    <w:rsid w:val="00383F3C"/>
    <w:rsid w:val="0038532D"/>
    <w:rsid w:val="00385752"/>
    <w:rsid w:val="00386C8F"/>
    <w:rsid w:val="003C06EA"/>
    <w:rsid w:val="003C4C45"/>
    <w:rsid w:val="003C5D00"/>
    <w:rsid w:val="003D22EA"/>
    <w:rsid w:val="003D6368"/>
    <w:rsid w:val="003E0188"/>
    <w:rsid w:val="003E4297"/>
    <w:rsid w:val="003F06BF"/>
    <w:rsid w:val="003F36BD"/>
    <w:rsid w:val="003F7CEB"/>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B7671"/>
    <w:rsid w:val="004D17B0"/>
    <w:rsid w:val="004E1B80"/>
    <w:rsid w:val="004F4884"/>
    <w:rsid w:val="004F795E"/>
    <w:rsid w:val="00501997"/>
    <w:rsid w:val="00510BBC"/>
    <w:rsid w:val="00522D54"/>
    <w:rsid w:val="005316D9"/>
    <w:rsid w:val="00533B81"/>
    <w:rsid w:val="00535450"/>
    <w:rsid w:val="0053549A"/>
    <w:rsid w:val="005447BD"/>
    <w:rsid w:val="0055236C"/>
    <w:rsid w:val="00553FFF"/>
    <w:rsid w:val="00563796"/>
    <w:rsid w:val="00564A43"/>
    <w:rsid w:val="00581D95"/>
    <w:rsid w:val="00582D0E"/>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36D5F"/>
    <w:rsid w:val="006434F1"/>
    <w:rsid w:val="00657A57"/>
    <w:rsid w:val="00664E2A"/>
    <w:rsid w:val="00673EED"/>
    <w:rsid w:val="006900DF"/>
    <w:rsid w:val="0069523E"/>
    <w:rsid w:val="00696EEE"/>
    <w:rsid w:val="006A1CF9"/>
    <w:rsid w:val="006A4736"/>
    <w:rsid w:val="006A7C3E"/>
    <w:rsid w:val="006B55A6"/>
    <w:rsid w:val="006B7277"/>
    <w:rsid w:val="006C1496"/>
    <w:rsid w:val="006C2DA3"/>
    <w:rsid w:val="006C711A"/>
    <w:rsid w:val="006C7465"/>
    <w:rsid w:val="006D0391"/>
    <w:rsid w:val="006D1CC5"/>
    <w:rsid w:val="006E0B50"/>
    <w:rsid w:val="006E2F75"/>
    <w:rsid w:val="006E3642"/>
    <w:rsid w:val="006F018D"/>
    <w:rsid w:val="00724660"/>
    <w:rsid w:val="0073433D"/>
    <w:rsid w:val="00734ECA"/>
    <w:rsid w:val="00736AD7"/>
    <w:rsid w:val="00741502"/>
    <w:rsid w:val="007425F0"/>
    <w:rsid w:val="00761475"/>
    <w:rsid w:val="00767732"/>
    <w:rsid w:val="00777798"/>
    <w:rsid w:val="007813D3"/>
    <w:rsid w:val="007875CF"/>
    <w:rsid w:val="00797B9B"/>
    <w:rsid w:val="007A0883"/>
    <w:rsid w:val="007A4B14"/>
    <w:rsid w:val="007B0E99"/>
    <w:rsid w:val="007B49F4"/>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550BB"/>
    <w:rsid w:val="0086240F"/>
    <w:rsid w:val="0086497B"/>
    <w:rsid w:val="00871912"/>
    <w:rsid w:val="00876E18"/>
    <w:rsid w:val="008819E4"/>
    <w:rsid w:val="00883C27"/>
    <w:rsid w:val="008942D6"/>
    <w:rsid w:val="008A39D3"/>
    <w:rsid w:val="008C2FC3"/>
    <w:rsid w:val="008C3018"/>
    <w:rsid w:val="008C78F3"/>
    <w:rsid w:val="008D46CA"/>
    <w:rsid w:val="008D6AD5"/>
    <w:rsid w:val="008F3D22"/>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E1E04"/>
    <w:rsid w:val="009E240E"/>
    <w:rsid w:val="009E501E"/>
    <w:rsid w:val="009F29E6"/>
    <w:rsid w:val="00A03156"/>
    <w:rsid w:val="00A164C8"/>
    <w:rsid w:val="00A220EE"/>
    <w:rsid w:val="00A236A1"/>
    <w:rsid w:val="00A30062"/>
    <w:rsid w:val="00A45360"/>
    <w:rsid w:val="00A51E59"/>
    <w:rsid w:val="00A65DC4"/>
    <w:rsid w:val="00A774CF"/>
    <w:rsid w:val="00AA7862"/>
    <w:rsid w:val="00AB52B6"/>
    <w:rsid w:val="00AC3D36"/>
    <w:rsid w:val="00AC3ED5"/>
    <w:rsid w:val="00AD40E9"/>
    <w:rsid w:val="00AD4787"/>
    <w:rsid w:val="00AE0331"/>
    <w:rsid w:val="00AE3A52"/>
    <w:rsid w:val="00AE3B02"/>
    <w:rsid w:val="00AE5B9B"/>
    <w:rsid w:val="00B01B91"/>
    <w:rsid w:val="00B02416"/>
    <w:rsid w:val="00B02DF9"/>
    <w:rsid w:val="00B21AA4"/>
    <w:rsid w:val="00B223A6"/>
    <w:rsid w:val="00B3014C"/>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48F"/>
    <w:rsid w:val="00BA79FD"/>
    <w:rsid w:val="00BB279B"/>
    <w:rsid w:val="00BB76DF"/>
    <w:rsid w:val="00BC04FD"/>
    <w:rsid w:val="00BC2D84"/>
    <w:rsid w:val="00BC3C84"/>
    <w:rsid w:val="00BD055C"/>
    <w:rsid w:val="00BD4356"/>
    <w:rsid w:val="00BD5BDC"/>
    <w:rsid w:val="00BE1564"/>
    <w:rsid w:val="00BE2B72"/>
    <w:rsid w:val="00BE327C"/>
    <w:rsid w:val="00BE3EB7"/>
    <w:rsid w:val="00BE5E43"/>
    <w:rsid w:val="00BE788B"/>
    <w:rsid w:val="00C0414B"/>
    <w:rsid w:val="00C15427"/>
    <w:rsid w:val="00C15940"/>
    <w:rsid w:val="00C20104"/>
    <w:rsid w:val="00C22828"/>
    <w:rsid w:val="00C258D2"/>
    <w:rsid w:val="00C2690E"/>
    <w:rsid w:val="00C3046F"/>
    <w:rsid w:val="00C410CE"/>
    <w:rsid w:val="00C43C7F"/>
    <w:rsid w:val="00C44801"/>
    <w:rsid w:val="00C47203"/>
    <w:rsid w:val="00C51B20"/>
    <w:rsid w:val="00C51F1C"/>
    <w:rsid w:val="00C5280A"/>
    <w:rsid w:val="00C52BAB"/>
    <w:rsid w:val="00C57384"/>
    <w:rsid w:val="00C655C5"/>
    <w:rsid w:val="00C66586"/>
    <w:rsid w:val="00C67567"/>
    <w:rsid w:val="00C67976"/>
    <w:rsid w:val="00C81C1C"/>
    <w:rsid w:val="00C87471"/>
    <w:rsid w:val="00C93F22"/>
    <w:rsid w:val="00C93F36"/>
    <w:rsid w:val="00CA3415"/>
    <w:rsid w:val="00CA51E8"/>
    <w:rsid w:val="00CB39F2"/>
    <w:rsid w:val="00CB4ED2"/>
    <w:rsid w:val="00CC0EF1"/>
    <w:rsid w:val="00CC6398"/>
    <w:rsid w:val="00CD5FE7"/>
    <w:rsid w:val="00CD7E47"/>
    <w:rsid w:val="00CF09D9"/>
    <w:rsid w:val="00CF491F"/>
    <w:rsid w:val="00D06D57"/>
    <w:rsid w:val="00D144BE"/>
    <w:rsid w:val="00D156C0"/>
    <w:rsid w:val="00D305E9"/>
    <w:rsid w:val="00D34787"/>
    <w:rsid w:val="00D447D6"/>
    <w:rsid w:val="00D51BB1"/>
    <w:rsid w:val="00D55279"/>
    <w:rsid w:val="00D55A33"/>
    <w:rsid w:val="00D62B45"/>
    <w:rsid w:val="00D6493E"/>
    <w:rsid w:val="00D703AD"/>
    <w:rsid w:val="00D72CC9"/>
    <w:rsid w:val="00D8451B"/>
    <w:rsid w:val="00D920A2"/>
    <w:rsid w:val="00DA4845"/>
    <w:rsid w:val="00DC11EC"/>
    <w:rsid w:val="00DD545A"/>
    <w:rsid w:val="00DD6856"/>
    <w:rsid w:val="00DF2542"/>
    <w:rsid w:val="00DF3939"/>
    <w:rsid w:val="00DF4EF0"/>
    <w:rsid w:val="00DF55B8"/>
    <w:rsid w:val="00E00E15"/>
    <w:rsid w:val="00E128E2"/>
    <w:rsid w:val="00E13FAB"/>
    <w:rsid w:val="00E20C88"/>
    <w:rsid w:val="00E23194"/>
    <w:rsid w:val="00E249C8"/>
    <w:rsid w:val="00E261D0"/>
    <w:rsid w:val="00E558AF"/>
    <w:rsid w:val="00E57203"/>
    <w:rsid w:val="00E72507"/>
    <w:rsid w:val="00E817D8"/>
    <w:rsid w:val="00E82F1D"/>
    <w:rsid w:val="00E84856"/>
    <w:rsid w:val="00E90080"/>
    <w:rsid w:val="00EA2BE6"/>
    <w:rsid w:val="00EA5817"/>
    <w:rsid w:val="00EC3E44"/>
    <w:rsid w:val="00EC7AE1"/>
    <w:rsid w:val="00ED377D"/>
    <w:rsid w:val="00ED3FDA"/>
    <w:rsid w:val="00EE6225"/>
    <w:rsid w:val="00EF1F7F"/>
    <w:rsid w:val="00EF4B60"/>
    <w:rsid w:val="00F03648"/>
    <w:rsid w:val="00F04D57"/>
    <w:rsid w:val="00F104C8"/>
    <w:rsid w:val="00F1359C"/>
    <w:rsid w:val="00F14650"/>
    <w:rsid w:val="00F15AA8"/>
    <w:rsid w:val="00F17E63"/>
    <w:rsid w:val="00F23DC8"/>
    <w:rsid w:val="00F41E09"/>
    <w:rsid w:val="00F4616C"/>
    <w:rsid w:val="00F65A30"/>
    <w:rsid w:val="00F87ACF"/>
    <w:rsid w:val="00F91F25"/>
    <w:rsid w:val="00F932EB"/>
    <w:rsid w:val="00F94B0C"/>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C93F36"/>
    <w:pPr>
      <w:spacing w:before="60" w:after="60"/>
    </w:pPr>
    <w:rPr>
      <w:rFonts w:cs="Calibri Light"/>
      <w:color w:val="000000" w:themeColor="text1"/>
      <w:sz w:val="18"/>
      <w:szCs w:val="18"/>
    </w:rPr>
  </w:style>
  <w:style w:type="character" w:customStyle="1" w:styleId="TabletextChar">
    <w:name w:val="Table text Char"/>
    <w:basedOn w:val="DefaultParagraphFont"/>
    <w:link w:val="Tabletext0"/>
    <w:uiPriority w:val="8"/>
    <w:rsid w:val="00C93F36"/>
    <w:rPr>
      <w:rFonts w:ascii="Calibri Light" w:hAnsi="Calibri Light" w:cs="Calibri Light"/>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761475"/>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6147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00785">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E99E-B57F-4B19-91AB-9E841F250C13}">
  <ds:schemaRefs>
    <ds:schemaRef ds:uri="http://schemas.microsoft.com/sharepoint/v3/contenttype/forms"/>
  </ds:schemaRefs>
</ds:datastoreItem>
</file>

<file path=customXml/itemProps2.xml><?xml version="1.0" encoding="utf-8"?>
<ds:datastoreItem xmlns:ds="http://schemas.openxmlformats.org/officeDocument/2006/customXml" ds:itemID="{6BAF7F2B-B7B3-48ED-92E7-3893935EE25B}">
  <ds:schemaRefs>
    <ds:schemaRef ds:uri="http://schemas.microsoft.com/office/2006/metadata/properties"/>
    <ds:schemaRef ds:uri="http://www.w3.org/XML/1998/namespace"/>
    <ds:schemaRef ds:uri="http://purl.org/dc/elements/1.1/"/>
    <ds:schemaRef ds:uri="8d123187-21fe-47d9-bb38-a24fa2382a13"/>
    <ds:schemaRef ds:uri="23712732-1a11-42b5-ab16-3cafd502a338"/>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3DE9DD81-3D56-4C09-90DC-B90DCBA7FE31}"/>
</file>

<file path=customXml/itemProps4.xml><?xml version="1.0" encoding="utf-8"?>
<ds:datastoreItem xmlns:ds="http://schemas.openxmlformats.org/officeDocument/2006/customXml" ds:itemID="{5A7E1257-47D7-4071-AF67-7E7DD6403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438</TotalTime>
  <Pages>10</Pages>
  <Words>3055</Words>
  <Characters>17419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20434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42</cp:revision>
  <dcterms:created xsi:type="dcterms:W3CDTF">2021-11-21T02:34:00Z</dcterms:created>
  <dcterms:modified xsi:type="dcterms:W3CDTF">2023-07-03T05:10:00Z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